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A76" w14:textId="1DC6E25E" w:rsidR="003A6001" w:rsidRPr="003A6001" w:rsidRDefault="003A6001" w:rsidP="003A6001">
      <w:pPr>
        <w:pStyle w:val="CRCoverPage"/>
        <w:tabs>
          <w:tab w:val="right" w:pos="9639"/>
        </w:tabs>
        <w:spacing w:after="0"/>
        <w:rPr>
          <w:b/>
          <w:noProof/>
          <w:sz w:val="24"/>
        </w:rPr>
      </w:pPr>
      <w:r w:rsidRPr="003A6001">
        <w:rPr>
          <w:b/>
          <w:noProof/>
          <w:sz w:val="24"/>
        </w:rPr>
        <w:t>3GPP TSG-CT WG1 Meeting #150</w:t>
      </w:r>
      <w:r w:rsidRPr="003A6001">
        <w:rPr>
          <w:b/>
          <w:noProof/>
          <w:sz w:val="24"/>
        </w:rPr>
        <w:tab/>
      </w:r>
      <w:r w:rsidR="00530BE4" w:rsidRPr="00530BE4">
        <w:rPr>
          <w:b/>
          <w:noProof/>
          <w:sz w:val="28"/>
          <w:szCs w:val="28"/>
        </w:rPr>
        <w:t>C1-244080</w:t>
      </w:r>
    </w:p>
    <w:p w14:paraId="07D6CB0B" w14:textId="7B83C9F6" w:rsidR="003A6001" w:rsidRDefault="003A6001" w:rsidP="006A5E2F">
      <w:pPr>
        <w:pStyle w:val="CRCoverPage"/>
        <w:pBdr>
          <w:bottom w:val="single" w:sz="4" w:space="1" w:color="auto"/>
        </w:pBdr>
        <w:outlineLvl w:val="0"/>
        <w:rPr>
          <w:b/>
          <w:noProof/>
          <w:sz w:val="24"/>
        </w:rPr>
      </w:pPr>
      <w:r w:rsidRPr="003A6001">
        <w:rPr>
          <w:b/>
          <w:noProof/>
          <w:sz w:val="24"/>
        </w:rPr>
        <w:t>Maastricht, NL, 19 – 23 August 2024</w:t>
      </w:r>
    </w:p>
    <w:p w14:paraId="1DAA06DC" w14:textId="106DF874" w:rsidR="006A5E2F" w:rsidRDefault="006A5E2F" w:rsidP="006A5E2F">
      <w:pPr>
        <w:pStyle w:val="CRCoverPage"/>
        <w:tabs>
          <w:tab w:val="right" w:pos="9639"/>
        </w:tabs>
        <w:spacing w:after="0"/>
        <w:rPr>
          <w:b/>
          <w:i/>
          <w:noProof/>
          <w:sz w:val="28"/>
        </w:rPr>
      </w:pPr>
      <w:r>
        <w:rPr>
          <w:b/>
          <w:noProof/>
          <w:sz w:val="24"/>
        </w:rPr>
        <w:t>3GPP TSG-CT WG3 Meeting #136</w:t>
      </w:r>
      <w:r>
        <w:rPr>
          <w:b/>
          <w:i/>
          <w:noProof/>
          <w:sz w:val="28"/>
        </w:rPr>
        <w:tab/>
      </w:r>
      <w:r w:rsidRPr="00D76FF6">
        <w:rPr>
          <w:b/>
          <w:iCs/>
          <w:noProof/>
          <w:sz w:val="28"/>
        </w:rPr>
        <w:t>C3-</w:t>
      </w:r>
      <w:r w:rsidRPr="00D76FF6">
        <w:rPr>
          <w:b/>
          <w:iCs/>
          <w:noProof/>
          <w:sz w:val="28"/>
          <w:lang w:eastAsia="ko-KR"/>
        </w:rPr>
        <w:t>244</w:t>
      </w:r>
      <w:r w:rsidR="008B785D">
        <w:rPr>
          <w:b/>
          <w:iCs/>
          <w:noProof/>
          <w:sz w:val="28"/>
        </w:rPr>
        <w:t>034</w:t>
      </w:r>
    </w:p>
    <w:p w14:paraId="09E7D383" w14:textId="0CAE937B" w:rsidR="006A5E2F" w:rsidRPr="003A6001" w:rsidRDefault="006A5E2F" w:rsidP="006A5E2F">
      <w:pPr>
        <w:pStyle w:val="CRCoverPage"/>
        <w:pBdr>
          <w:bottom w:val="single" w:sz="4" w:space="1" w:color="auto"/>
        </w:pBdr>
        <w:outlineLvl w:val="0"/>
        <w:rPr>
          <w:b/>
          <w:noProof/>
          <w:sz w:val="24"/>
        </w:rPr>
      </w:pPr>
      <w:r>
        <w:rPr>
          <w:b/>
          <w:noProof/>
          <w:sz w:val="24"/>
        </w:rPr>
        <w:t>Maastricht, NL, 19 - 23 August 2024</w:t>
      </w:r>
    </w:p>
    <w:p w14:paraId="724777CB" w14:textId="76F8E591" w:rsidR="004B4D34" w:rsidRDefault="004B4D34">
      <w:pPr>
        <w:pStyle w:val="CRCoverPage"/>
        <w:tabs>
          <w:tab w:val="right" w:pos="9639"/>
        </w:tabs>
        <w:spacing w:after="0"/>
        <w:rPr>
          <w:b/>
          <w:i/>
          <w:noProof/>
          <w:sz w:val="28"/>
        </w:rPr>
      </w:pPr>
      <w:r>
        <w:rPr>
          <w:b/>
          <w:noProof/>
          <w:sz w:val="24"/>
        </w:rPr>
        <w:t>3GPP TSG-CT WG</w:t>
      </w:r>
      <w:r w:rsidR="006A5E2F">
        <w:rPr>
          <w:b/>
          <w:noProof/>
          <w:sz w:val="24"/>
        </w:rPr>
        <w:t>4</w:t>
      </w:r>
      <w:r>
        <w:rPr>
          <w:b/>
          <w:noProof/>
          <w:sz w:val="24"/>
        </w:rPr>
        <w:t xml:space="preserve"> Meeting #1</w:t>
      </w:r>
      <w:r w:rsidR="006A5E2F">
        <w:rPr>
          <w:b/>
          <w:noProof/>
          <w:sz w:val="24"/>
        </w:rPr>
        <w:t>24</w:t>
      </w:r>
      <w:r>
        <w:rPr>
          <w:b/>
          <w:i/>
          <w:noProof/>
          <w:sz w:val="28"/>
        </w:rPr>
        <w:tab/>
      </w:r>
      <w:r w:rsidRPr="00D76FF6">
        <w:rPr>
          <w:b/>
          <w:iCs/>
          <w:noProof/>
          <w:sz w:val="28"/>
        </w:rPr>
        <w:t>C</w:t>
      </w:r>
      <w:r w:rsidR="006A5E2F" w:rsidRPr="00D76FF6">
        <w:rPr>
          <w:b/>
          <w:iCs/>
          <w:noProof/>
          <w:sz w:val="28"/>
        </w:rPr>
        <w:t>4</w:t>
      </w:r>
      <w:r w:rsidRPr="00D76FF6">
        <w:rPr>
          <w:b/>
          <w:iCs/>
          <w:noProof/>
          <w:sz w:val="28"/>
        </w:rPr>
        <w:t>-</w:t>
      </w:r>
      <w:r w:rsidR="00EF2668" w:rsidRPr="00D76FF6">
        <w:rPr>
          <w:b/>
          <w:iCs/>
          <w:noProof/>
          <w:sz w:val="28"/>
          <w:lang w:eastAsia="ko-KR"/>
        </w:rPr>
        <w:t>24</w:t>
      </w:r>
      <w:r w:rsidR="00706239">
        <w:rPr>
          <w:b/>
          <w:iCs/>
          <w:noProof/>
          <w:sz w:val="28"/>
          <w:lang w:eastAsia="ko-KR"/>
        </w:rPr>
        <w:t>3176</w:t>
      </w:r>
    </w:p>
    <w:p w14:paraId="213CB26B" w14:textId="24BCF5B4" w:rsidR="006A5E2F" w:rsidRPr="006A5E2F" w:rsidRDefault="00DB1F61">
      <w:pPr>
        <w:pStyle w:val="CRCoverPage"/>
        <w:pBdr>
          <w:bottom w:val="single" w:sz="4" w:space="1" w:color="auto"/>
        </w:pBdr>
        <w:outlineLvl w:val="0"/>
        <w:rPr>
          <w:b/>
          <w:noProof/>
          <w:sz w:val="24"/>
        </w:rPr>
      </w:pPr>
      <w:r>
        <w:rPr>
          <w:b/>
          <w:noProof/>
          <w:sz w:val="24"/>
        </w:rPr>
        <w:t>Maastricht</w:t>
      </w:r>
      <w:r w:rsidR="002E48CC">
        <w:rPr>
          <w:b/>
          <w:noProof/>
          <w:sz w:val="24"/>
        </w:rPr>
        <w:t xml:space="preserve">, </w:t>
      </w:r>
      <w:r>
        <w:rPr>
          <w:b/>
          <w:noProof/>
          <w:sz w:val="24"/>
        </w:rPr>
        <w:t>NL</w:t>
      </w:r>
      <w:r w:rsidR="004B4D34">
        <w:rPr>
          <w:b/>
          <w:noProof/>
          <w:sz w:val="24"/>
        </w:rPr>
        <w:t xml:space="preserve">, </w:t>
      </w:r>
      <w:r>
        <w:rPr>
          <w:b/>
          <w:noProof/>
          <w:sz w:val="24"/>
        </w:rPr>
        <w:t>19 - 23</w:t>
      </w:r>
      <w:r w:rsidR="0036428C">
        <w:rPr>
          <w:b/>
          <w:noProof/>
          <w:sz w:val="24"/>
        </w:rPr>
        <w:t xml:space="preserve"> </w:t>
      </w:r>
      <w:r>
        <w:rPr>
          <w:b/>
          <w:noProof/>
          <w:sz w:val="24"/>
        </w:rPr>
        <w:t xml:space="preserve">August </w:t>
      </w:r>
      <w:r w:rsidR="004B4D34">
        <w:rPr>
          <w:b/>
          <w:noProof/>
          <w:sz w:val="24"/>
        </w:rPr>
        <w:t>202</w:t>
      </w:r>
      <w:r w:rsidR="00EF2668">
        <w:rPr>
          <w:b/>
          <w:noProof/>
          <w:sz w:val="24"/>
        </w:rPr>
        <w:t>4</w:t>
      </w:r>
    </w:p>
    <w:p w14:paraId="31634EF1" w14:textId="616C38A1" w:rsidR="004B4D34" w:rsidRDefault="00CB47ED">
      <w:pPr>
        <w:ind w:left="2127" w:hanging="2127"/>
        <w:rPr>
          <w:rFonts w:ascii="Arial" w:hAnsi="Arial" w:cs="Arial"/>
          <w:b/>
        </w:rPr>
      </w:pPr>
      <w:r>
        <w:rPr>
          <w:rFonts w:ascii="Arial" w:hAnsi="Arial" w:cs="Arial"/>
          <w:b/>
        </w:rPr>
        <w:t>Source:</w:t>
      </w:r>
      <w:r>
        <w:rPr>
          <w:rFonts w:ascii="Arial" w:hAnsi="Arial" w:cs="Arial"/>
          <w:b/>
        </w:rPr>
        <w:tab/>
      </w:r>
      <w:r w:rsidR="00170E57">
        <w:rPr>
          <w:rFonts w:ascii="Arial" w:hAnsi="Arial" w:cs="Arial"/>
          <w:b/>
        </w:rPr>
        <w:t>vivo</w:t>
      </w:r>
    </w:p>
    <w:p w14:paraId="49D830B1" w14:textId="01878F4A" w:rsidR="004B4D34" w:rsidRDefault="00CB47ED">
      <w:pPr>
        <w:ind w:left="2127" w:hanging="2127"/>
        <w:rPr>
          <w:rFonts w:ascii="Arial" w:hAnsi="Arial" w:cs="Arial"/>
          <w:b/>
        </w:rPr>
      </w:pPr>
      <w:r>
        <w:rPr>
          <w:rFonts w:ascii="Arial" w:hAnsi="Arial" w:cs="Arial"/>
          <w:b/>
        </w:rPr>
        <w:t>Title:</w:t>
      </w:r>
      <w:r>
        <w:rPr>
          <w:rFonts w:ascii="Arial" w:hAnsi="Arial" w:cs="Arial"/>
          <w:b/>
        </w:rPr>
        <w:tab/>
        <w:t xml:space="preserve">Discussion on CT aspects of </w:t>
      </w:r>
      <w:r w:rsidR="00824DE3">
        <w:rPr>
          <w:rFonts w:ascii="Arial" w:hAnsi="Arial" w:cs="Arial"/>
          <w:b/>
        </w:rPr>
        <w:t>AIML_CN</w:t>
      </w:r>
    </w:p>
    <w:p w14:paraId="05D0D889" w14:textId="406A98B3" w:rsidR="004B4D34" w:rsidRDefault="00CB47ED">
      <w:pPr>
        <w:ind w:left="2127" w:hanging="2127"/>
        <w:rPr>
          <w:rFonts w:ascii="Arial" w:hAnsi="Arial" w:cs="Arial"/>
          <w:b/>
        </w:rPr>
      </w:pPr>
      <w:r>
        <w:rPr>
          <w:rFonts w:ascii="Arial" w:hAnsi="Arial" w:cs="Arial"/>
          <w:b/>
        </w:rPr>
        <w:t>Document for:</w:t>
      </w:r>
      <w:r>
        <w:rPr>
          <w:rFonts w:ascii="Arial" w:hAnsi="Arial" w:cs="Arial"/>
          <w:b/>
        </w:rPr>
        <w:tab/>
      </w:r>
      <w:r w:rsidR="004B4D34">
        <w:rPr>
          <w:rFonts w:ascii="Arial" w:hAnsi="Arial" w:cs="Arial"/>
          <w:b/>
        </w:rPr>
        <w:t>Discussion</w:t>
      </w:r>
    </w:p>
    <w:p w14:paraId="380FB844" w14:textId="60B5DCC8" w:rsidR="004B4D34" w:rsidRDefault="004B4D34">
      <w:pPr>
        <w:ind w:left="2127" w:hanging="2127"/>
        <w:outlineLvl w:val="0"/>
        <w:rPr>
          <w:rFonts w:ascii="Arial" w:hAnsi="Arial" w:cs="Arial"/>
          <w:b/>
        </w:rPr>
      </w:pPr>
      <w:r>
        <w:rPr>
          <w:rFonts w:ascii="Arial" w:hAnsi="Arial" w:cs="Arial"/>
          <w:b/>
        </w:rPr>
        <w:t>Agenda Item:</w:t>
      </w:r>
      <w:r>
        <w:rPr>
          <w:rFonts w:ascii="Arial" w:hAnsi="Arial" w:cs="Arial"/>
          <w:b/>
        </w:rPr>
        <w:tab/>
      </w:r>
      <w:r w:rsidR="00702021">
        <w:rPr>
          <w:rFonts w:ascii="Arial" w:hAnsi="Arial" w:cs="Arial"/>
          <w:b/>
        </w:rPr>
        <w:t>19.1.</w:t>
      </w:r>
      <w:r w:rsidR="00987908">
        <w:rPr>
          <w:rFonts w:ascii="Arial" w:hAnsi="Arial" w:cs="Arial"/>
          <w:b/>
        </w:rPr>
        <w:t>2</w:t>
      </w:r>
    </w:p>
    <w:p w14:paraId="4E1CE0E5" w14:textId="44A77920" w:rsidR="004B4D34" w:rsidRDefault="004B4D34">
      <w:pPr>
        <w:ind w:left="2127" w:hanging="2127"/>
        <w:outlineLvl w:val="0"/>
        <w:rPr>
          <w:rFonts w:ascii="Arial" w:hAnsi="Arial" w:cs="Arial"/>
          <w:b/>
        </w:rPr>
      </w:pPr>
      <w:r>
        <w:rPr>
          <w:rFonts w:ascii="Arial" w:hAnsi="Arial" w:cs="Arial"/>
          <w:b/>
        </w:rPr>
        <w:t>Work Item / Release:</w:t>
      </w:r>
      <w:r>
        <w:rPr>
          <w:rFonts w:ascii="Arial" w:hAnsi="Arial" w:cs="Arial"/>
          <w:b/>
        </w:rPr>
        <w:tab/>
      </w:r>
      <w:r w:rsidR="00CB47ED">
        <w:rPr>
          <w:rFonts w:ascii="Arial" w:hAnsi="Arial" w:cs="Arial"/>
          <w:b/>
        </w:rPr>
        <w:t>Rel-19</w:t>
      </w:r>
    </w:p>
    <w:p w14:paraId="44EC8303" w14:textId="412776F2" w:rsidR="004B4D34" w:rsidRDefault="004B4D34">
      <w:pPr>
        <w:rPr>
          <w:rFonts w:ascii="Arial" w:hAnsi="Arial" w:cs="Arial"/>
          <w:i/>
        </w:rPr>
      </w:pPr>
      <w:r>
        <w:rPr>
          <w:rFonts w:ascii="Arial" w:hAnsi="Arial" w:cs="Arial"/>
          <w:i/>
        </w:rPr>
        <w:t>Abstract of the contribution:</w:t>
      </w:r>
      <w:r w:rsidR="00A40BED">
        <w:rPr>
          <w:rFonts w:ascii="Arial" w:hAnsi="Arial" w:cs="Arial"/>
          <w:i/>
        </w:rPr>
        <w:t xml:space="preserve"> This discussion paper introduces the status of AIML_CN in stage-2 and analyse the potential impact of CT WG.</w:t>
      </w:r>
    </w:p>
    <w:p w14:paraId="406AF16B" w14:textId="77777777" w:rsidR="004B4D34" w:rsidRDefault="004B4D34">
      <w:pPr>
        <w:pBdr>
          <w:bottom w:val="single" w:sz="4" w:space="1" w:color="auto"/>
        </w:pBdr>
        <w:rPr>
          <w:rFonts w:ascii="Arial" w:hAnsi="Arial" w:cs="Arial"/>
        </w:rPr>
      </w:pPr>
    </w:p>
    <w:p w14:paraId="756B4858" w14:textId="77777777" w:rsidR="00944162" w:rsidRPr="00F12621" w:rsidRDefault="00944162" w:rsidP="00944162">
      <w:pPr>
        <w:pStyle w:val="21"/>
        <w:rPr>
          <w:b/>
        </w:rPr>
      </w:pPr>
      <w:r w:rsidRPr="00F12621">
        <w:t>1</w:t>
      </w:r>
      <w:r w:rsidRPr="00F12621">
        <w:tab/>
        <w:t>Introduction</w:t>
      </w:r>
    </w:p>
    <w:p w14:paraId="2026DBC7" w14:textId="5FF3A889" w:rsidR="00597669" w:rsidRDefault="00944162" w:rsidP="00944162">
      <w:pPr>
        <w:rPr>
          <w:lang w:val="en-US"/>
        </w:rPr>
      </w:pPr>
      <w:r>
        <w:t>In Rel-1</w:t>
      </w:r>
      <w:r w:rsidR="003B1DA7">
        <w:t>9</w:t>
      </w:r>
      <w:r>
        <w:t xml:space="preserve">, </w:t>
      </w:r>
      <w:r w:rsidR="00065F31" w:rsidRPr="00B75BFC">
        <w:rPr>
          <w:lang w:val="en-US"/>
        </w:rPr>
        <w:t>SA</w:t>
      </w:r>
      <w:r w:rsidR="00554A8D">
        <w:t>2</w:t>
      </w:r>
      <w:r w:rsidR="00065F31" w:rsidRPr="00B75BFC">
        <w:rPr>
          <w:lang w:val="en-US"/>
        </w:rPr>
        <w:t xml:space="preserve"> has studied the </w:t>
      </w:r>
      <w:r w:rsidR="00554A8D" w:rsidRPr="00554A8D">
        <w:rPr>
          <w:lang w:val="en-US"/>
        </w:rPr>
        <w:t>Core Network Enhanced Support for Artificial Intelligence (AI)/Machine Learning (ML)</w:t>
      </w:r>
      <w:r w:rsidR="00065F31" w:rsidRPr="00B75BFC">
        <w:rPr>
          <w:lang w:val="en-US"/>
        </w:rPr>
        <w:t xml:space="preserve"> under the study item </w:t>
      </w:r>
      <w:r w:rsidR="00554A8D">
        <w:rPr>
          <w:lang w:val="en-US"/>
        </w:rPr>
        <w:t>FS_</w:t>
      </w:r>
      <w:r w:rsidR="00554A8D" w:rsidRPr="00554A8D">
        <w:rPr>
          <w:lang w:val="en-US"/>
        </w:rPr>
        <w:t>AIML_CN</w:t>
      </w:r>
      <w:r w:rsidR="00065F31">
        <w:rPr>
          <w:lang w:val="en-US"/>
        </w:rPr>
        <w:t xml:space="preserve">, </w:t>
      </w:r>
      <w:r w:rsidR="00597669">
        <w:rPr>
          <w:lang w:val="en-US"/>
        </w:rPr>
        <w:t xml:space="preserve">and the current status of this study item is </w:t>
      </w:r>
      <w:r w:rsidR="00597669" w:rsidRPr="000E702E">
        <w:rPr>
          <w:lang w:val="en-US"/>
        </w:rPr>
        <w:t xml:space="preserve">95% after </w:t>
      </w:r>
      <w:r w:rsidR="000E702E" w:rsidRPr="000E702E">
        <w:rPr>
          <w:lang w:val="en-US"/>
        </w:rPr>
        <w:t xml:space="preserve">SA#104 </w:t>
      </w:r>
      <w:r w:rsidR="00597669" w:rsidRPr="000E702E">
        <w:rPr>
          <w:lang w:val="en-US"/>
        </w:rPr>
        <w:t>(</w:t>
      </w:r>
      <w:r w:rsidR="000E702E" w:rsidRPr="000E702E">
        <w:rPr>
          <w:lang w:val="en-US"/>
        </w:rPr>
        <w:t>see SP-240621</w:t>
      </w:r>
      <w:r w:rsidR="00597669" w:rsidRPr="000E702E">
        <w:rPr>
          <w:lang w:val="en-US"/>
        </w:rPr>
        <w:t>).</w:t>
      </w:r>
      <w:r w:rsidR="00AD0A62">
        <w:rPr>
          <w:lang w:val="en-US"/>
        </w:rPr>
        <w:t xml:space="preserve"> </w:t>
      </w:r>
      <w:r w:rsidR="00D41CCC" w:rsidRPr="00A016CF">
        <w:rPr>
          <w:lang w:eastAsia="zh-CN"/>
        </w:rPr>
        <w:t>The key issues and solutions of the SA</w:t>
      </w:r>
      <w:r w:rsidR="00D41CCC">
        <w:rPr>
          <w:lang w:eastAsia="zh-CN"/>
        </w:rPr>
        <w:t>2</w:t>
      </w:r>
      <w:r w:rsidR="00D41CCC" w:rsidRPr="00A016CF">
        <w:rPr>
          <w:lang w:eastAsia="zh-CN"/>
        </w:rPr>
        <w:t xml:space="preserve"> study are captured in TR 23.700-</w:t>
      </w:r>
      <w:r w:rsidR="00D41CCC">
        <w:rPr>
          <w:lang w:eastAsia="zh-CN"/>
        </w:rPr>
        <w:t>84</w:t>
      </w:r>
      <w:r w:rsidR="00D41CCC" w:rsidRPr="000E2526">
        <w:rPr>
          <w:lang w:val="en-US" w:eastAsia="zh-CN"/>
        </w:rPr>
        <w:t xml:space="preserve"> within the scope of </w:t>
      </w:r>
      <w:r w:rsidR="00D41CCC">
        <w:rPr>
          <w:lang w:val="en-US" w:eastAsia="zh-CN"/>
        </w:rPr>
        <w:t xml:space="preserve">the </w:t>
      </w:r>
      <w:r w:rsidR="00D41CCC" w:rsidRPr="000E2526">
        <w:rPr>
          <w:lang w:val="en-US" w:eastAsia="zh-CN"/>
        </w:rPr>
        <w:t>study</w:t>
      </w:r>
      <w:r w:rsidR="00D41CCC">
        <w:t>.</w:t>
      </w:r>
    </w:p>
    <w:p w14:paraId="71A4DDFA" w14:textId="208A6A93" w:rsidR="00944162" w:rsidRDefault="0077075F" w:rsidP="00944162">
      <w:pPr>
        <w:rPr>
          <w:iCs/>
          <w:lang w:val="en-US"/>
        </w:rPr>
      </w:pPr>
      <w:r>
        <w:rPr>
          <w:lang w:val="en-US"/>
        </w:rPr>
        <w:t>W</w:t>
      </w:r>
      <w:r w:rsidR="00065F31" w:rsidRPr="00065F31">
        <w:rPr>
          <w:iCs/>
          <w:lang w:val="en-US"/>
        </w:rPr>
        <w:t xml:space="preserve">ork item </w:t>
      </w:r>
      <w:r w:rsidR="00DC61E4" w:rsidRPr="00554A8D">
        <w:rPr>
          <w:lang w:val="en-US"/>
        </w:rPr>
        <w:t>AIML_CN</w:t>
      </w:r>
      <w:r w:rsidR="00065F31" w:rsidRPr="00065F31">
        <w:rPr>
          <w:iCs/>
          <w:lang w:val="en-US"/>
        </w:rPr>
        <w:t xml:space="preserve"> for SA</w:t>
      </w:r>
      <w:r w:rsidR="00DC61E4">
        <w:rPr>
          <w:iCs/>
          <w:lang w:val="en-US"/>
        </w:rPr>
        <w:t>2</w:t>
      </w:r>
      <w:r w:rsidR="00065F31" w:rsidRPr="00065F31">
        <w:rPr>
          <w:iCs/>
          <w:lang w:val="en-US"/>
        </w:rPr>
        <w:t xml:space="preserve"> normative work was approved in </w:t>
      </w:r>
      <w:r w:rsidR="00DC61E4" w:rsidRPr="00DC61E4">
        <w:rPr>
          <w:iCs/>
          <w:lang w:val="en-US"/>
        </w:rPr>
        <w:t>TSG SA Meeting #104</w:t>
      </w:r>
      <w:r w:rsidR="00DC61E4">
        <w:rPr>
          <w:iCs/>
          <w:lang w:val="en-US"/>
        </w:rPr>
        <w:t xml:space="preserve"> (</w:t>
      </w:r>
      <w:r w:rsidR="000C2291">
        <w:rPr>
          <w:iCs/>
          <w:lang w:val="en-US"/>
        </w:rPr>
        <w:t xml:space="preserve">see </w:t>
      </w:r>
      <w:r w:rsidR="00DC61E4" w:rsidRPr="00DC61E4">
        <w:rPr>
          <w:iCs/>
          <w:lang w:val="en-US"/>
        </w:rPr>
        <w:t>SP-240991</w:t>
      </w:r>
      <w:r w:rsidR="00DC61E4">
        <w:rPr>
          <w:iCs/>
          <w:lang w:val="en-US"/>
        </w:rPr>
        <w:t>)</w:t>
      </w:r>
      <w:r w:rsidR="003D2651">
        <w:rPr>
          <w:iCs/>
          <w:lang w:val="en-US"/>
        </w:rPr>
        <w:t>.</w:t>
      </w:r>
    </w:p>
    <w:p w14:paraId="4BDBB834" w14:textId="7BFE63CB" w:rsidR="00944162" w:rsidRPr="00F12621" w:rsidRDefault="00AD3880" w:rsidP="00944162">
      <w:r>
        <w:t xml:space="preserve">This paper </w:t>
      </w:r>
      <w:proofErr w:type="spellStart"/>
      <w:r>
        <w:t>analyz</w:t>
      </w:r>
      <w:r w:rsidR="00944162" w:rsidRPr="00F12621">
        <w:t>es</w:t>
      </w:r>
      <w:proofErr w:type="spellEnd"/>
      <w:r w:rsidR="00944162">
        <w:t xml:space="preserve"> </w:t>
      </w:r>
      <w:proofErr w:type="spellStart"/>
      <w:r w:rsidR="00CF02F3">
        <w:t>conclustions</w:t>
      </w:r>
      <w:proofErr w:type="spellEnd"/>
      <w:r w:rsidR="00CF02F3">
        <w:t xml:space="preserve"> and related solutions </w:t>
      </w:r>
      <w:r w:rsidR="00944162">
        <w:t>of</w:t>
      </w:r>
      <w:r w:rsidR="00944162" w:rsidRPr="00F12621">
        <w:t xml:space="preserve"> the stage 2</w:t>
      </w:r>
      <w:r w:rsidR="00010C34">
        <w:t xml:space="preserve"> and corresponding </w:t>
      </w:r>
      <w:r w:rsidR="00944162" w:rsidRPr="00F12621">
        <w:t>impacts to CT WGs.</w:t>
      </w:r>
    </w:p>
    <w:p w14:paraId="10EE7D03" w14:textId="77777777" w:rsidR="00944162" w:rsidRPr="00F12621" w:rsidRDefault="00944162" w:rsidP="00944162">
      <w:pPr>
        <w:pStyle w:val="21"/>
        <w:rPr>
          <w:b/>
        </w:rPr>
      </w:pPr>
      <w:r>
        <w:t>2</w:t>
      </w:r>
      <w:r w:rsidRPr="00F12621">
        <w:tab/>
      </w:r>
      <w:r>
        <w:t xml:space="preserve">Stage 2 </w:t>
      </w:r>
      <w:r>
        <w:rPr>
          <w:rFonts w:hint="eastAsia"/>
          <w:lang w:eastAsia="zh-CN"/>
        </w:rPr>
        <w:t>Conclusions</w:t>
      </w:r>
      <w:r>
        <w:t xml:space="preserve"> and CT WGs impacts</w:t>
      </w:r>
    </w:p>
    <w:p w14:paraId="283EA320" w14:textId="764AD439" w:rsidR="00944162" w:rsidRPr="0077488E" w:rsidRDefault="00F6064D" w:rsidP="00944162">
      <w:pPr>
        <w:rPr>
          <w:lang w:val="fr-FR" w:eastAsia="zh-CN"/>
        </w:rPr>
      </w:pPr>
      <w:r>
        <w:rPr>
          <w:lang w:val="fr-FR" w:eastAsia="zh-CN"/>
        </w:rPr>
        <w:t xml:space="preserve">Stage 2 work is captured in </w:t>
      </w:r>
      <w:r w:rsidR="00944162">
        <w:rPr>
          <w:rFonts w:hint="eastAsia"/>
          <w:lang w:val="fr-FR" w:eastAsia="zh-CN"/>
        </w:rPr>
        <w:t>TR 23.700-</w:t>
      </w:r>
      <w:r w:rsidR="00E96B9B">
        <w:rPr>
          <w:lang w:val="fr-FR" w:eastAsia="zh-CN"/>
        </w:rPr>
        <w:t>84</w:t>
      </w:r>
      <w:r w:rsidR="00944162">
        <w:rPr>
          <w:rFonts w:hint="eastAsia"/>
          <w:lang w:val="fr-FR" w:eastAsia="zh-CN"/>
        </w:rPr>
        <w:t>. The following table</w:t>
      </w:r>
      <w:r w:rsidR="00944162" w:rsidRPr="0077488E">
        <w:rPr>
          <w:lang w:val="fr-FR" w:eastAsia="zh-CN"/>
        </w:rPr>
        <w:t xml:space="preserve"> </w:t>
      </w:r>
      <w:r w:rsidR="00E62083">
        <w:rPr>
          <w:lang w:val="fr-FR" w:eastAsia="zh-CN"/>
        </w:rPr>
        <w:t>summarizes</w:t>
      </w:r>
      <w:r w:rsidR="00E62083" w:rsidRPr="0077488E">
        <w:rPr>
          <w:lang w:val="fr-FR" w:eastAsia="zh-CN"/>
        </w:rPr>
        <w:t xml:space="preserve"> </w:t>
      </w:r>
      <w:r w:rsidR="00944162">
        <w:rPr>
          <w:rFonts w:hint="eastAsia"/>
          <w:lang w:val="fr-FR" w:eastAsia="zh-CN"/>
        </w:rPr>
        <w:t xml:space="preserve">the </w:t>
      </w:r>
      <w:r w:rsidR="008047D0">
        <w:rPr>
          <w:lang w:val="fr-FR" w:eastAsia="zh-CN"/>
        </w:rPr>
        <w:t>solutions</w:t>
      </w:r>
      <w:r w:rsidR="00335A5B">
        <w:rPr>
          <w:lang w:val="fr-FR" w:eastAsia="zh-CN"/>
        </w:rPr>
        <w:t xml:space="preserve"> and </w:t>
      </w:r>
      <w:r w:rsidR="000959F6">
        <w:rPr>
          <w:rFonts w:hint="eastAsia"/>
          <w:lang w:val="fr-FR" w:eastAsia="zh-CN"/>
        </w:rPr>
        <w:t>con</w:t>
      </w:r>
      <w:r w:rsidR="000959F6">
        <w:rPr>
          <w:lang w:val="fr-FR" w:eastAsia="zh-CN"/>
        </w:rPr>
        <w:t>c</w:t>
      </w:r>
      <w:r w:rsidR="000959F6">
        <w:rPr>
          <w:rFonts w:hint="eastAsia"/>
          <w:lang w:val="fr-FR" w:eastAsia="zh-CN"/>
        </w:rPr>
        <w:t xml:space="preserve">lusions </w:t>
      </w:r>
      <w:r w:rsidR="00944162">
        <w:rPr>
          <w:rFonts w:hint="eastAsia"/>
          <w:lang w:val="fr-FR" w:eastAsia="zh-CN"/>
        </w:rPr>
        <w:t>in the TR and lists corresponding impacts on CT WGs.</w:t>
      </w:r>
    </w:p>
    <w:p w14:paraId="0604BD99" w14:textId="77777777" w:rsidR="00944162" w:rsidRDefault="00944162" w:rsidP="00944162">
      <w:pPr>
        <w:rPr>
          <w:rFonts w:ascii="Arial" w:hAnsi="Arial" w:cs="Arial"/>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1"/>
        <w:gridCol w:w="4103"/>
        <w:gridCol w:w="1394"/>
      </w:tblGrid>
      <w:tr w:rsidR="00944162" w:rsidRPr="00782D88" w14:paraId="7B5B0F7A" w14:textId="77777777" w:rsidTr="00326C9A">
        <w:tc>
          <w:tcPr>
            <w:tcW w:w="4131" w:type="dxa"/>
            <w:shd w:val="clear" w:color="auto" w:fill="auto"/>
          </w:tcPr>
          <w:p w14:paraId="7EEA482E" w14:textId="3A85E7C3" w:rsidR="00944162" w:rsidRPr="004569A1" w:rsidRDefault="00944162" w:rsidP="00465485">
            <w:pPr>
              <w:pStyle w:val="TAH"/>
              <w:spacing w:after="180"/>
              <w:rPr>
                <w:rFonts w:eastAsia="等线"/>
                <w:lang w:val="fr-FR" w:eastAsia="zh-CN"/>
              </w:rPr>
            </w:pPr>
            <w:r w:rsidRPr="004569A1">
              <w:rPr>
                <w:rFonts w:eastAsia="等线" w:hint="eastAsia"/>
                <w:lang w:val="fr-FR" w:eastAsia="zh-CN"/>
              </w:rPr>
              <w:t>C</w:t>
            </w:r>
            <w:r w:rsidRPr="004569A1">
              <w:rPr>
                <w:rFonts w:eastAsia="等线"/>
                <w:lang w:val="fr-FR" w:eastAsia="zh-CN"/>
              </w:rPr>
              <w:t xml:space="preserve">onclusions in SA2 </w:t>
            </w:r>
            <w:r w:rsidRPr="004569A1">
              <w:rPr>
                <w:rFonts w:eastAsia="等线" w:hint="eastAsia"/>
                <w:lang w:val="fr-FR" w:eastAsia="zh-CN"/>
              </w:rPr>
              <w:t xml:space="preserve">TR </w:t>
            </w:r>
            <w:r w:rsidR="00B94613">
              <w:rPr>
                <w:rFonts w:eastAsia="等线" w:hint="eastAsia"/>
                <w:lang w:val="fr-FR" w:eastAsia="zh-CN"/>
              </w:rPr>
              <w:t>23.700-</w:t>
            </w:r>
            <w:r w:rsidR="00554A8D">
              <w:rPr>
                <w:rFonts w:eastAsia="等线"/>
                <w:lang w:val="fr-FR" w:eastAsia="zh-CN"/>
              </w:rPr>
              <w:t>84</w:t>
            </w:r>
          </w:p>
        </w:tc>
        <w:tc>
          <w:tcPr>
            <w:tcW w:w="4103" w:type="dxa"/>
            <w:shd w:val="clear" w:color="auto" w:fill="auto"/>
          </w:tcPr>
          <w:p w14:paraId="7CE0165A" w14:textId="77777777" w:rsidR="00944162" w:rsidRPr="004569A1" w:rsidRDefault="00944162" w:rsidP="00465485">
            <w:pPr>
              <w:pStyle w:val="TAH"/>
              <w:spacing w:after="180"/>
              <w:rPr>
                <w:rFonts w:eastAsia="等线"/>
                <w:lang w:val="fr-FR" w:eastAsia="zh-CN"/>
              </w:rPr>
            </w:pPr>
            <w:r w:rsidRPr="004569A1">
              <w:rPr>
                <w:rFonts w:eastAsia="等线"/>
                <w:lang w:val="fr-FR" w:eastAsia="zh-CN"/>
              </w:rPr>
              <w:t>Corre</w:t>
            </w:r>
            <w:r>
              <w:rPr>
                <w:rFonts w:eastAsia="等线" w:hint="eastAsia"/>
                <w:lang w:val="fr-FR" w:eastAsia="zh-CN"/>
              </w:rPr>
              <w:t>s</w:t>
            </w:r>
            <w:r w:rsidRPr="004569A1">
              <w:rPr>
                <w:rFonts w:eastAsia="等线"/>
                <w:lang w:val="fr-FR" w:eastAsia="zh-CN"/>
              </w:rPr>
              <w:t>ponding CT aspects</w:t>
            </w:r>
          </w:p>
        </w:tc>
        <w:tc>
          <w:tcPr>
            <w:tcW w:w="1394" w:type="dxa"/>
            <w:shd w:val="clear" w:color="auto" w:fill="auto"/>
          </w:tcPr>
          <w:p w14:paraId="468870C5" w14:textId="1A4C2646" w:rsidR="00944162" w:rsidRPr="004569A1" w:rsidRDefault="00944162" w:rsidP="006A6317">
            <w:pPr>
              <w:pStyle w:val="TAH"/>
              <w:spacing w:after="180"/>
              <w:rPr>
                <w:rFonts w:eastAsia="等线"/>
                <w:lang w:val="fr-FR" w:eastAsia="zh-CN"/>
              </w:rPr>
            </w:pPr>
            <w:r w:rsidRPr="004569A1">
              <w:rPr>
                <w:rFonts w:eastAsia="等线" w:hint="eastAsia"/>
                <w:lang w:val="fr-FR" w:eastAsia="zh-CN"/>
              </w:rPr>
              <w:t>TS/</w:t>
            </w:r>
            <w:r w:rsidRPr="004569A1">
              <w:rPr>
                <w:rFonts w:eastAsia="等线"/>
                <w:lang w:val="fr-FR" w:eastAsia="zh-CN"/>
              </w:rPr>
              <w:t xml:space="preserve">CT </w:t>
            </w:r>
            <w:r w:rsidRPr="004569A1">
              <w:rPr>
                <w:rFonts w:eastAsia="等线" w:hint="eastAsia"/>
                <w:lang w:val="fr-FR" w:eastAsia="zh-CN"/>
              </w:rPr>
              <w:t>WG(s)</w:t>
            </w:r>
          </w:p>
        </w:tc>
      </w:tr>
      <w:tr w:rsidR="00E96B9B" w:rsidRPr="00782D88" w14:paraId="4EC8DBBC" w14:textId="77777777" w:rsidTr="00AA176C">
        <w:tc>
          <w:tcPr>
            <w:tcW w:w="9628" w:type="dxa"/>
            <w:gridSpan w:val="3"/>
            <w:shd w:val="clear" w:color="auto" w:fill="B4C6E7" w:themeFill="accent1" w:themeFillTint="66"/>
          </w:tcPr>
          <w:p w14:paraId="7904F8C7" w14:textId="0E52ABC0" w:rsidR="00E96B9B" w:rsidRPr="004569A1" w:rsidRDefault="00E96B9B" w:rsidP="00465485">
            <w:pPr>
              <w:rPr>
                <w:lang w:val="fr-FR" w:eastAsia="zh-CN"/>
              </w:rPr>
            </w:pPr>
            <w:r w:rsidRPr="004569A1">
              <w:rPr>
                <w:b/>
                <w:lang w:val="fr-FR" w:eastAsia="zh-CN"/>
              </w:rPr>
              <w:t>KI</w:t>
            </w:r>
            <w:r w:rsidRPr="004569A1">
              <w:rPr>
                <w:rFonts w:hint="eastAsia"/>
                <w:b/>
                <w:lang w:val="fr-FR" w:eastAsia="zh-CN"/>
              </w:rPr>
              <w:t>#1</w:t>
            </w:r>
            <w:r w:rsidRPr="004569A1">
              <w:rPr>
                <w:b/>
                <w:lang w:val="fr-FR" w:eastAsia="zh-CN"/>
              </w:rPr>
              <w:t>:</w:t>
            </w:r>
            <w:r w:rsidRPr="004569A1">
              <w:rPr>
                <w:rFonts w:hint="eastAsia"/>
                <w:b/>
                <w:lang w:val="fr-FR" w:eastAsia="zh-CN"/>
              </w:rPr>
              <w:t xml:space="preserve"> </w:t>
            </w:r>
            <w:r w:rsidRPr="00E96B9B">
              <w:rPr>
                <w:b/>
                <w:lang w:val="fr-FR" w:eastAsia="zh-CN"/>
              </w:rPr>
              <w:t>Enhancements to LCS to support Direct AI/ML based Positioning</w:t>
            </w:r>
          </w:p>
        </w:tc>
      </w:tr>
      <w:tr w:rsidR="00944162" w:rsidRPr="00782D88" w14:paraId="6079BADD" w14:textId="77777777" w:rsidTr="00326C9A">
        <w:tc>
          <w:tcPr>
            <w:tcW w:w="4131" w:type="dxa"/>
            <w:shd w:val="clear" w:color="auto" w:fill="auto"/>
          </w:tcPr>
          <w:p w14:paraId="4D03AB6E" w14:textId="77777777" w:rsidR="00E96B9B" w:rsidRPr="00FE4C17" w:rsidRDefault="00E96B9B" w:rsidP="00E96B9B">
            <w:pPr>
              <w:rPr>
                <w:rFonts w:eastAsia="等线"/>
                <w:lang w:eastAsia="zh-CN"/>
              </w:rPr>
            </w:pPr>
            <w:r w:rsidRPr="00FE4C17">
              <w:rPr>
                <w:rFonts w:eastAsia="等线"/>
                <w:lang w:eastAsia="zh-CN"/>
              </w:rPr>
              <w:t>The conclusion</w:t>
            </w:r>
            <w:r>
              <w:rPr>
                <w:rFonts w:eastAsia="等线"/>
                <w:lang w:eastAsia="zh-CN"/>
              </w:rPr>
              <w:t>s</w:t>
            </w:r>
            <w:r w:rsidRPr="00FE4C17">
              <w:rPr>
                <w:rFonts w:eastAsia="等线"/>
                <w:lang w:eastAsia="zh-CN"/>
              </w:rPr>
              <w:t xml:space="preserve"> for supporting Direct AI/ML based Positioning is based on the following principles:</w:t>
            </w:r>
          </w:p>
          <w:p w14:paraId="2E32BC20" w14:textId="012242E5" w:rsidR="00F81D85" w:rsidRDefault="00E96B9B" w:rsidP="00E96B9B">
            <w:pPr>
              <w:rPr>
                <w:rFonts w:eastAsia="等线"/>
                <w:lang w:eastAsia="zh-CN"/>
              </w:rPr>
            </w:pP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#1:</w:t>
            </w:r>
            <w:r w:rsidRPr="00FE4C17">
              <w:rPr>
                <w:rFonts w:eastAsia="等线"/>
                <w:lang w:eastAsia="zh-CN"/>
              </w:rPr>
              <w:t xml:space="preserve"> </w:t>
            </w:r>
            <w:r w:rsidRPr="00CB0139">
              <w:rPr>
                <w:rFonts w:eastAsia="等线"/>
                <w:lang w:eastAsia="zh-CN"/>
              </w:rPr>
              <w:t>The LMF is enhanced to perform location calculation based on ML model.</w:t>
            </w:r>
            <w:r w:rsidRPr="00CB0139">
              <w:rPr>
                <w:rFonts w:eastAsia="等线" w:hint="eastAsia"/>
                <w:lang w:eastAsia="zh-CN"/>
              </w:rPr>
              <w:t xml:space="preserve"> </w:t>
            </w:r>
            <w:r w:rsidRPr="00CB0139">
              <w:rPr>
                <w:rFonts w:eastAsia="等线"/>
                <w:lang w:eastAsia="zh-CN"/>
              </w:rPr>
              <w:t>T</w:t>
            </w:r>
            <w:r w:rsidRPr="00FE4C17">
              <w:rPr>
                <w:rFonts w:eastAsia="等线"/>
                <w:lang w:eastAsia="zh-CN"/>
              </w:rPr>
              <w:t xml:space="preserve">he interaction between LMF and MTLF is only for model provisioning </w:t>
            </w:r>
            <w:r w:rsidRPr="00FE4C17">
              <w:rPr>
                <w:rFonts w:eastAsia="等线" w:hint="eastAsia"/>
                <w:lang w:eastAsia="zh-CN"/>
              </w:rPr>
              <w:t>and possibly, based on coordination with RAN WGs, for data collection for training</w:t>
            </w:r>
            <w:r w:rsidRPr="00FE4C17">
              <w:rPr>
                <w:rFonts w:eastAsia="等线"/>
                <w:lang w:eastAsia="zh-CN"/>
              </w:rPr>
              <w:t>.</w:t>
            </w:r>
          </w:p>
          <w:p w14:paraId="119D2DA1" w14:textId="77777777" w:rsidR="00E96B9B" w:rsidRPr="00306324" w:rsidRDefault="00E96B9B" w:rsidP="00E96B9B">
            <w:pPr>
              <w:pStyle w:val="NO"/>
            </w:pPr>
            <w:r w:rsidRPr="00306324">
              <w:t>NOTE</w:t>
            </w:r>
            <w:r>
              <w:t> </w:t>
            </w:r>
            <w:r w:rsidRPr="00306324">
              <w:t>1:</w:t>
            </w:r>
            <w:r>
              <w:tab/>
            </w:r>
            <w:r w:rsidRPr="00306324">
              <w:t>When receiving the request for a UE location, the LMF selects an appropriate method to determine the UE location and may select AI/ML positioning as method.</w:t>
            </w:r>
          </w:p>
          <w:p w14:paraId="0AA29718" w14:textId="77777777" w:rsidR="00893A85" w:rsidRDefault="00893A85" w:rsidP="00E96B9B">
            <w:pPr>
              <w:rPr>
                <w:rFonts w:eastAsia="等线"/>
                <w:b/>
                <w:lang w:eastAsia="zh-CN"/>
              </w:rPr>
            </w:pPr>
          </w:p>
          <w:p w14:paraId="55EC4264" w14:textId="37C34A49" w:rsidR="00E96B9B" w:rsidRDefault="00E96B9B" w:rsidP="00E96B9B">
            <w:pPr>
              <w:rPr>
                <w:rFonts w:eastAsia="等线"/>
                <w:lang w:eastAsia="zh-CN"/>
              </w:rPr>
            </w:pPr>
            <w:r w:rsidRPr="00FE4C17">
              <w:rPr>
                <w:rFonts w:eastAsia="等线"/>
                <w:b/>
                <w:lang w:eastAsia="zh-CN"/>
              </w:rPr>
              <w:t xml:space="preserve">Principle #2: </w:t>
            </w:r>
            <w:r w:rsidRPr="00FE4C17">
              <w:rPr>
                <w:rFonts w:eastAsia="等线" w:hint="eastAsia"/>
                <w:lang w:eastAsia="zh-CN"/>
              </w:rPr>
              <w:t>LMF is enhanced to perform model training</w:t>
            </w:r>
            <w:r w:rsidRPr="00FE4C17">
              <w:rPr>
                <w:rFonts w:eastAsia="等线"/>
                <w:lang w:eastAsia="zh-CN"/>
              </w:rPr>
              <w:t xml:space="preserve"> for AI/ML based Positioning, the trigger for data collection and for model training in LMF is up to implementation.</w:t>
            </w:r>
          </w:p>
          <w:p w14:paraId="232BB5DB" w14:textId="50CDE4D8" w:rsidR="00713069" w:rsidRDefault="00713069" w:rsidP="00E96B9B">
            <w:pPr>
              <w:rPr>
                <w:rFonts w:eastAsia="等线"/>
                <w:b/>
                <w:lang w:eastAsia="zh-CN"/>
              </w:rPr>
            </w:pPr>
          </w:p>
          <w:p w14:paraId="05D11694" w14:textId="77777777" w:rsidR="00145317" w:rsidRPr="00FE4C17" w:rsidRDefault="00145317" w:rsidP="00E96B9B">
            <w:pPr>
              <w:rPr>
                <w:rFonts w:eastAsia="等线"/>
                <w:b/>
                <w:lang w:eastAsia="zh-CN"/>
              </w:rPr>
            </w:pPr>
          </w:p>
          <w:p w14:paraId="63BBEC6A" w14:textId="77777777" w:rsidR="00E96B9B" w:rsidRPr="00FE4C17" w:rsidRDefault="00E96B9B" w:rsidP="00E96B9B">
            <w:pPr>
              <w:rPr>
                <w:rFonts w:eastAsia="等线"/>
                <w:b/>
                <w:lang w:eastAsia="zh-CN"/>
              </w:rPr>
            </w:pPr>
            <w:r w:rsidRPr="00FE4C17">
              <w:rPr>
                <w:rFonts w:eastAsia="等线"/>
                <w:b/>
                <w:lang w:eastAsia="zh-CN"/>
              </w:rPr>
              <w:t xml:space="preserve">Principle #3: </w:t>
            </w:r>
            <w:r w:rsidRPr="00FE4C17">
              <w:rPr>
                <w:rFonts w:eastAsia="等线"/>
                <w:lang w:eastAsia="zh-CN"/>
              </w:rPr>
              <w:t>MTLF is enhanced to perform model training for AI/ML based Positioning.</w:t>
            </w:r>
          </w:p>
          <w:p w14:paraId="3B69828A" w14:textId="77777777" w:rsidR="00E96B9B" w:rsidRPr="00FE4C17" w:rsidRDefault="00E96B9B" w:rsidP="00E96B9B">
            <w:pPr>
              <w:pStyle w:val="B1"/>
              <w:rPr>
                <w:rFonts w:eastAsia="等线"/>
                <w:lang w:eastAsia="zh-CN"/>
              </w:rPr>
            </w:pPr>
            <w:r w:rsidRPr="00B301FA">
              <w:rPr>
                <w:rFonts w:eastAsia="等线"/>
                <w:b/>
                <w:lang w:eastAsia="zh-CN"/>
              </w:rPr>
              <w:t>-</w:t>
            </w:r>
            <w:r>
              <w:rPr>
                <w:rFonts w:eastAsia="等线"/>
                <w:b/>
                <w:lang w:eastAsia="zh-CN"/>
              </w:rPr>
              <w:tab/>
            </w: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#3.1:</w:t>
            </w:r>
            <w:r w:rsidRPr="00FE4C17">
              <w:rPr>
                <w:rFonts w:eastAsia="等线"/>
                <w:lang w:eastAsia="zh-CN"/>
              </w:rPr>
              <w:t xml:space="preserve"> To retrieve a model to perform l</w:t>
            </w:r>
            <w:r w:rsidRPr="00FE4C17">
              <w:rPr>
                <w:rFonts w:eastAsia="等线" w:hint="eastAsia"/>
                <w:lang w:eastAsia="zh-CN"/>
              </w:rPr>
              <w:t xml:space="preserve">ocation </w:t>
            </w:r>
            <w:r w:rsidRPr="00FE4C17">
              <w:rPr>
                <w:rFonts w:eastAsia="等线"/>
                <w:lang w:eastAsia="zh-CN"/>
              </w:rPr>
              <w:t>c</w:t>
            </w:r>
            <w:r w:rsidRPr="00FE4C17">
              <w:rPr>
                <w:rFonts w:eastAsia="等线" w:hint="eastAsia"/>
                <w:lang w:eastAsia="zh-CN"/>
              </w:rPr>
              <w:t>alculation</w:t>
            </w:r>
            <w:r w:rsidRPr="00FE4C17">
              <w:rPr>
                <w:rFonts w:eastAsia="等线"/>
                <w:lang w:eastAsia="zh-CN"/>
              </w:rPr>
              <w:t xml:space="preserve">, the </w:t>
            </w:r>
            <w:bookmarkStart w:id="0" w:name="_Hlk173860653"/>
            <w:r w:rsidRPr="00FE4C17">
              <w:rPr>
                <w:rFonts w:eastAsia="等线"/>
                <w:lang w:eastAsia="zh-CN"/>
              </w:rPr>
              <w:t>LMF discovers a suitable MTLF</w:t>
            </w:r>
            <w:bookmarkEnd w:id="0"/>
            <w:r w:rsidRPr="00FE4C17">
              <w:rPr>
                <w:rFonts w:eastAsia="等线"/>
                <w:lang w:eastAsia="zh-CN"/>
              </w:rPr>
              <w:t xml:space="preserve"> via NRF</w:t>
            </w:r>
            <w:r w:rsidRPr="00FE4C17">
              <w:rPr>
                <w:rFonts w:eastAsia="等线" w:hint="eastAsia"/>
                <w:lang w:eastAsia="zh-CN"/>
              </w:rPr>
              <w:t>.</w:t>
            </w:r>
          </w:p>
          <w:p w14:paraId="59C1AE6A" w14:textId="77777777" w:rsidR="00E96B9B" w:rsidRPr="00FE4C17" w:rsidRDefault="00E96B9B" w:rsidP="00E96B9B">
            <w:pPr>
              <w:pStyle w:val="B1"/>
              <w:rPr>
                <w:rFonts w:eastAsia="等线"/>
                <w:b/>
                <w:lang w:eastAsia="zh-CN"/>
              </w:rPr>
            </w:pPr>
            <w:r>
              <w:rPr>
                <w:rFonts w:eastAsia="等线"/>
                <w:b/>
                <w:lang w:eastAsia="zh-CN"/>
              </w:rPr>
              <w:t>-</w:t>
            </w:r>
            <w:r>
              <w:rPr>
                <w:rFonts w:eastAsia="等线"/>
                <w:b/>
                <w:lang w:eastAsia="zh-CN"/>
              </w:rPr>
              <w:tab/>
            </w: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#3.2: </w:t>
            </w:r>
            <w:r w:rsidRPr="00FE4C17">
              <w:rPr>
                <w:rFonts w:eastAsia="等线"/>
                <w:lang w:eastAsia="zh-CN"/>
              </w:rPr>
              <w:t xml:space="preserve">NWDAF </w:t>
            </w:r>
            <w:r w:rsidRPr="00FE4C17">
              <w:rPr>
                <w:rFonts w:eastAsia="等线" w:hint="eastAsia"/>
                <w:lang w:eastAsia="zh-CN"/>
              </w:rPr>
              <w:t>containing</w:t>
            </w:r>
            <w:r w:rsidRPr="00FE4C17">
              <w:rPr>
                <w:rFonts w:eastAsia="等线"/>
                <w:lang w:eastAsia="zh-CN"/>
              </w:rPr>
              <w:t xml:space="preserve"> MTLF </w:t>
            </w:r>
            <w:bookmarkStart w:id="1" w:name="_Hlk173860689"/>
            <w:r w:rsidRPr="00FE4C17">
              <w:rPr>
                <w:rFonts w:eastAsia="等线" w:hint="eastAsia"/>
                <w:lang w:eastAsia="zh-CN"/>
              </w:rPr>
              <w:t>trains</w:t>
            </w:r>
            <w:r w:rsidRPr="00FE4C17">
              <w:rPr>
                <w:rFonts w:eastAsia="等线"/>
                <w:lang w:eastAsia="zh-CN"/>
              </w:rPr>
              <w:t xml:space="preserve"> ML </w:t>
            </w:r>
            <w:r w:rsidRPr="00FE4C17">
              <w:rPr>
                <w:rFonts w:eastAsia="等线" w:hint="eastAsia"/>
                <w:lang w:eastAsia="zh-CN"/>
              </w:rPr>
              <w:t>model</w:t>
            </w:r>
            <w:r w:rsidRPr="00FE4C17">
              <w:rPr>
                <w:rFonts w:eastAsia="等线"/>
                <w:lang w:eastAsia="zh-CN"/>
              </w:rPr>
              <w:t xml:space="preserve"> </w:t>
            </w:r>
            <w:r w:rsidRPr="00FE4C17">
              <w:rPr>
                <w:rFonts w:eastAsia="等线" w:hint="eastAsia"/>
                <w:lang w:eastAsia="zh-CN"/>
              </w:rPr>
              <w:t>for</w:t>
            </w:r>
            <w:r w:rsidRPr="00FE4C17">
              <w:rPr>
                <w:rFonts w:eastAsia="等线"/>
                <w:lang w:eastAsia="zh-CN"/>
              </w:rPr>
              <w:t xml:space="preserve"> AI/ML based Positioning</w:t>
            </w:r>
            <w:bookmarkEnd w:id="1"/>
            <w:r w:rsidRPr="00FE4C17">
              <w:rPr>
                <w:rFonts w:eastAsia="等线"/>
                <w:lang w:eastAsia="zh-CN"/>
              </w:rPr>
              <w:t xml:space="preserve"> based on request from the LMF or internal trigger.</w:t>
            </w:r>
          </w:p>
          <w:p w14:paraId="764D00E1" w14:textId="77777777" w:rsidR="00E96B9B" w:rsidRPr="00FE4C17" w:rsidRDefault="00E96B9B" w:rsidP="00E96B9B">
            <w:pPr>
              <w:pStyle w:val="B1"/>
              <w:rPr>
                <w:rFonts w:eastAsia="等线"/>
                <w:lang w:eastAsia="zh-CN"/>
              </w:rPr>
            </w:pPr>
            <w:r>
              <w:rPr>
                <w:rFonts w:eastAsia="等线"/>
                <w:b/>
                <w:lang w:eastAsia="zh-CN"/>
              </w:rPr>
              <w:t>-</w:t>
            </w:r>
            <w:r>
              <w:rPr>
                <w:rFonts w:eastAsia="等线"/>
                <w:b/>
                <w:lang w:eastAsia="zh-CN"/>
              </w:rPr>
              <w:tab/>
            </w: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#3.3: </w:t>
            </w:r>
            <w:r w:rsidRPr="00FE4C17">
              <w:rPr>
                <w:rFonts w:eastAsia="等线"/>
                <w:lang w:eastAsia="zh-CN"/>
              </w:rPr>
              <w:t xml:space="preserve">MTLF collects training data (e.g. data as defined by RAN for AI/ML based Positioning and historical data stored in ADRF) from data sources. </w:t>
            </w:r>
          </w:p>
          <w:p w14:paraId="0327B8EB" w14:textId="77777777" w:rsidR="00E96B9B" w:rsidRPr="00306324" w:rsidRDefault="00E96B9B" w:rsidP="00E96B9B">
            <w:pPr>
              <w:pStyle w:val="NO"/>
            </w:pPr>
            <w:r w:rsidRPr="00306324">
              <w:t>NOTE</w:t>
            </w:r>
            <w:r>
              <w:t> </w:t>
            </w:r>
            <w:r w:rsidRPr="00306324">
              <w:t>2:</w:t>
            </w:r>
            <w:r>
              <w:tab/>
            </w:r>
            <w:r w:rsidRPr="00306324">
              <w:t>Whether LMF can also retrieve a trained model from OAM or not will be discussed in normative phase and need to coordinate with SA5.</w:t>
            </w:r>
          </w:p>
          <w:p w14:paraId="25EDC88B" w14:textId="77777777" w:rsidR="00E96B9B" w:rsidRPr="00FE4C17" w:rsidRDefault="00E96B9B" w:rsidP="00E96B9B">
            <w:pPr>
              <w:rPr>
                <w:rFonts w:eastAsia="等线"/>
                <w:lang w:eastAsia="zh-CN"/>
              </w:rPr>
            </w:pP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#4: </w:t>
            </w:r>
            <w:r w:rsidRPr="00FE4C17">
              <w:rPr>
                <w:rFonts w:eastAsia="等线"/>
                <w:lang w:eastAsia="zh-CN"/>
              </w:rPr>
              <w:t>LMF or MTLF performs model performance monitoring for AI/ML based Positioning.</w:t>
            </w:r>
          </w:p>
          <w:p w14:paraId="2E3346AE" w14:textId="77777777" w:rsidR="00E96B9B" w:rsidRPr="00FE4C17" w:rsidRDefault="00E96B9B" w:rsidP="00E96B9B">
            <w:pPr>
              <w:pStyle w:val="B1"/>
              <w:rPr>
                <w:rFonts w:eastAsia="等线"/>
                <w:lang w:eastAsia="zh-CN"/>
              </w:rPr>
            </w:pPr>
            <w:r w:rsidRPr="00B301FA">
              <w:rPr>
                <w:rFonts w:eastAsia="等线"/>
                <w:b/>
                <w:lang w:eastAsia="zh-CN"/>
              </w:rPr>
              <w:t>-</w:t>
            </w:r>
            <w:r>
              <w:rPr>
                <w:rFonts w:eastAsia="等线"/>
                <w:b/>
                <w:lang w:eastAsia="zh-CN"/>
              </w:rPr>
              <w:tab/>
            </w:r>
            <w:r w:rsidRPr="00FE4C17">
              <w:rPr>
                <w:rFonts w:eastAsia="等线"/>
                <w:b/>
                <w:lang w:eastAsia="zh-CN"/>
              </w:rPr>
              <w:t>Principle</w:t>
            </w:r>
            <w:r w:rsidRPr="00FE4C17" w:rsidDel="00527272">
              <w:rPr>
                <w:rFonts w:eastAsia="等线"/>
                <w:b/>
                <w:lang w:eastAsia="zh-CN"/>
              </w:rPr>
              <w:t xml:space="preserve"> </w:t>
            </w:r>
            <w:r w:rsidRPr="00FE4C17">
              <w:rPr>
                <w:rFonts w:eastAsia="等线"/>
                <w:b/>
                <w:lang w:eastAsia="zh-CN"/>
              </w:rPr>
              <w:t>#4.1</w:t>
            </w:r>
            <w:r w:rsidRPr="00FE4C17">
              <w:rPr>
                <w:rFonts w:eastAsia="等线"/>
                <w:lang w:eastAsia="zh-CN"/>
              </w:rPr>
              <w:t xml:space="preserve"> T</w:t>
            </w:r>
            <w:r w:rsidRPr="00FE4C17">
              <w:rPr>
                <w:rFonts w:eastAsia="等线" w:hint="eastAsia"/>
                <w:lang w:eastAsia="zh-CN"/>
              </w:rPr>
              <w:t>he</w:t>
            </w:r>
            <w:r w:rsidRPr="00FE4C17">
              <w:rPr>
                <w:rFonts w:eastAsia="等线"/>
                <w:lang w:eastAsia="zh-CN"/>
              </w:rPr>
              <w:t xml:space="preserve"> </w:t>
            </w:r>
            <w:r w:rsidRPr="00FE4C17">
              <w:rPr>
                <w:rFonts w:eastAsia="等线" w:hint="eastAsia"/>
                <w:lang w:eastAsia="zh-CN"/>
              </w:rPr>
              <w:t>result</w:t>
            </w:r>
            <w:r w:rsidRPr="00FE4C17">
              <w:rPr>
                <w:rFonts w:eastAsia="等线"/>
                <w:lang w:eastAsia="zh-CN"/>
              </w:rPr>
              <w:t xml:space="preserve"> </w:t>
            </w:r>
            <w:r w:rsidRPr="00FE4C17">
              <w:rPr>
                <w:rFonts w:eastAsia="等线" w:hint="eastAsia"/>
                <w:lang w:eastAsia="zh-CN"/>
              </w:rPr>
              <w:t>of</w:t>
            </w:r>
            <w:r w:rsidRPr="00FE4C17">
              <w:rPr>
                <w:rFonts w:eastAsia="等线"/>
                <w:lang w:eastAsia="zh-CN"/>
              </w:rPr>
              <w:t xml:space="preserve"> model performance monitoring </w:t>
            </w:r>
            <w:r w:rsidRPr="00FE4C17">
              <w:rPr>
                <w:rFonts w:eastAsia="等线" w:hint="eastAsia"/>
                <w:lang w:eastAsia="zh-CN"/>
              </w:rPr>
              <w:t>may</w:t>
            </w:r>
            <w:r w:rsidRPr="00FE4C17">
              <w:rPr>
                <w:rFonts w:eastAsia="等线"/>
                <w:lang w:eastAsia="zh-CN"/>
              </w:rPr>
              <w:t xml:space="preserve"> </w:t>
            </w:r>
            <w:r w:rsidRPr="00FE4C17">
              <w:rPr>
                <w:rFonts w:eastAsia="等线" w:hint="eastAsia"/>
                <w:lang w:eastAsia="zh-CN"/>
              </w:rPr>
              <w:t>trigger</w:t>
            </w:r>
            <w:r w:rsidRPr="00FE4C17">
              <w:rPr>
                <w:rFonts w:eastAsia="等线"/>
                <w:lang w:eastAsia="zh-CN"/>
              </w:rPr>
              <w:t xml:space="preserve"> </w:t>
            </w:r>
            <w:r w:rsidRPr="00FE4C17">
              <w:rPr>
                <w:rFonts w:eastAsia="等线" w:hint="eastAsia"/>
                <w:lang w:eastAsia="zh-CN"/>
              </w:rPr>
              <w:t>the</w:t>
            </w:r>
            <w:r w:rsidRPr="00FE4C17">
              <w:rPr>
                <w:rFonts w:eastAsia="等线"/>
                <w:lang w:eastAsia="zh-CN"/>
              </w:rPr>
              <w:t xml:space="preserve"> LMF </w:t>
            </w:r>
            <w:r w:rsidRPr="00FE4C17">
              <w:rPr>
                <w:rFonts w:eastAsia="等线" w:hint="eastAsia"/>
                <w:lang w:eastAsia="zh-CN"/>
              </w:rPr>
              <w:t>to</w:t>
            </w:r>
            <w:r w:rsidRPr="00FE4C17">
              <w:rPr>
                <w:rFonts w:eastAsia="等线"/>
                <w:lang w:eastAsia="zh-CN"/>
              </w:rPr>
              <w:t xml:space="preserve"> change the </w:t>
            </w:r>
            <w:r w:rsidRPr="00FE4C17">
              <w:rPr>
                <w:rFonts w:eastAsia="等线" w:hint="eastAsia"/>
                <w:lang w:eastAsia="zh-CN"/>
              </w:rPr>
              <w:t>positioning</w:t>
            </w:r>
            <w:r w:rsidRPr="00FE4C17">
              <w:rPr>
                <w:rFonts w:eastAsia="等线"/>
                <w:lang w:eastAsia="zh-CN"/>
              </w:rPr>
              <w:t xml:space="preserve"> </w:t>
            </w:r>
            <w:r w:rsidRPr="00FE4C17">
              <w:rPr>
                <w:rFonts w:eastAsia="等线" w:hint="eastAsia"/>
                <w:lang w:eastAsia="zh-CN"/>
              </w:rPr>
              <w:t>method</w:t>
            </w:r>
            <w:r w:rsidRPr="00FE4C17">
              <w:rPr>
                <w:rFonts w:eastAsia="等线"/>
                <w:lang w:eastAsia="zh-CN"/>
              </w:rPr>
              <w:t>, e.g</w:t>
            </w:r>
            <w:r>
              <w:rPr>
                <w:rFonts w:eastAsia="等线"/>
                <w:lang w:eastAsia="zh-CN"/>
              </w:rPr>
              <w:t>.</w:t>
            </w:r>
            <w:r w:rsidRPr="00FE4C17">
              <w:rPr>
                <w:rFonts w:eastAsia="等线"/>
                <w:lang w:eastAsia="zh-CN"/>
              </w:rPr>
              <w:t xml:space="preserve"> from AI/ML based positioning to the legacy positioning, or vice versa.</w:t>
            </w:r>
          </w:p>
          <w:p w14:paraId="002B44F3" w14:textId="77777777" w:rsidR="00E96B9B" w:rsidRPr="00FE4C17" w:rsidRDefault="00E96B9B" w:rsidP="00E96B9B">
            <w:pPr>
              <w:pStyle w:val="B1"/>
              <w:rPr>
                <w:rFonts w:eastAsia="等线"/>
                <w:lang w:eastAsia="zh-CN"/>
              </w:rPr>
            </w:pPr>
            <w:r>
              <w:rPr>
                <w:rFonts w:eastAsia="等线"/>
                <w:b/>
                <w:lang w:eastAsia="zh-CN"/>
              </w:rPr>
              <w:t>-</w:t>
            </w:r>
            <w:r>
              <w:rPr>
                <w:rFonts w:eastAsia="等线"/>
                <w:b/>
                <w:lang w:eastAsia="zh-CN"/>
              </w:rPr>
              <w:tab/>
            </w:r>
            <w:r w:rsidRPr="00FE4C17">
              <w:rPr>
                <w:rFonts w:eastAsia="等线"/>
                <w:b/>
                <w:lang w:eastAsia="zh-CN"/>
              </w:rPr>
              <w:t>Principle</w:t>
            </w:r>
            <w:r w:rsidRPr="00FE4C17" w:rsidDel="00527272">
              <w:rPr>
                <w:rFonts w:eastAsia="等线"/>
                <w:lang w:eastAsia="zh-CN"/>
              </w:rPr>
              <w:t xml:space="preserve"> </w:t>
            </w:r>
            <w:r w:rsidRPr="00FE4C17">
              <w:rPr>
                <w:rFonts w:eastAsia="等线"/>
                <w:b/>
                <w:lang w:eastAsia="zh-CN"/>
              </w:rPr>
              <w:t>#4.2</w:t>
            </w:r>
            <w:r w:rsidRPr="00FE4C17">
              <w:rPr>
                <w:rFonts w:eastAsia="等线"/>
                <w:lang w:eastAsia="zh-CN"/>
              </w:rPr>
              <w:t xml:space="preserve"> The result of model performance monitoring may trigger ML model retraining in the training entity.</w:t>
            </w:r>
          </w:p>
          <w:p w14:paraId="1700D98C" w14:textId="77777777" w:rsidR="00E96B9B" w:rsidRPr="00FE4C17" w:rsidRDefault="00E96B9B" w:rsidP="00E96B9B">
            <w:pPr>
              <w:pStyle w:val="B1"/>
              <w:rPr>
                <w:rFonts w:eastAsia="等线"/>
                <w:lang w:eastAsia="zh-CN"/>
              </w:rPr>
            </w:pPr>
            <w:r>
              <w:rPr>
                <w:rFonts w:eastAsia="等线"/>
                <w:b/>
                <w:lang w:eastAsia="zh-CN"/>
              </w:rPr>
              <w:t>-</w:t>
            </w:r>
            <w:r>
              <w:rPr>
                <w:rFonts w:eastAsia="等线"/>
                <w:b/>
                <w:lang w:eastAsia="zh-CN"/>
              </w:rPr>
              <w:tab/>
            </w:r>
            <w:r w:rsidRPr="00FE4C17">
              <w:rPr>
                <w:rFonts w:eastAsia="等线"/>
                <w:b/>
                <w:lang w:eastAsia="zh-CN"/>
              </w:rPr>
              <w:t>Principle</w:t>
            </w:r>
            <w:r w:rsidRPr="00FE4C17" w:rsidDel="00527272">
              <w:rPr>
                <w:rFonts w:eastAsia="等线"/>
                <w:lang w:eastAsia="zh-CN"/>
              </w:rPr>
              <w:t xml:space="preserve"> </w:t>
            </w:r>
            <w:r w:rsidRPr="00FE4C17">
              <w:rPr>
                <w:rFonts w:eastAsia="等线"/>
                <w:b/>
                <w:lang w:eastAsia="zh-CN"/>
              </w:rPr>
              <w:t>#4.3</w:t>
            </w:r>
            <w:r w:rsidRPr="00FE4C17">
              <w:rPr>
                <w:rFonts w:eastAsia="等线"/>
                <w:lang w:eastAsia="zh-CN"/>
              </w:rPr>
              <w:t xml:space="preserve"> The detailed procedure and service for this</w:t>
            </w:r>
            <w:r w:rsidRPr="00FE4C17">
              <w:rPr>
                <w:rFonts w:eastAsia="等线" w:hint="eastAsia"/>
                <w:lang w:eastAsia="zh-CN"/>
              </w:rPr>
              <w:t xml:space="preserve"> </w:t>
            </w:r>
            <w:r w:rsidRPr="00FE4C17">
              <w:rPr>
                <w:rFonts w:eastAsia="等线"/>
                <w:lang w:eastAsia="zh-CN"/>
              </w:rPr>
              <w:t>model performance monitoring will be decided in normative phase</w:t>
            </w:r>
            <w:r w:rsidRPr="00FE4C17">
              <w:rPr>
                <w:rFonts w:eastAsia="等线" w:hint="eastAsia"/>
                <w:lang w:eastAsia="zh-CN"/>
              </w:rPr>
              <w:t>.</w:t>
            </w:r>
          </w:p>
          <w:p w14:paraId="16A69D57" w14:textId="77777777" w:rsidR="00E96B9B" w:rsidRPr="00FE4C17" w:rsidRDefault="00E96B9B" w:rsidP="00E96B9B">
            <w:pPr>
              <w:rPr>
                <w:rFonts w:eastAsia="等线"/>
                <w:lang w:val="en-US" w:eastAsia="zh-CN"/>
              </w:rPr>
            </w:pP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#5: </w:t>
            </w:r>
            <w:r w:rsidRPr="00FE4C17">
              <w:rPr>
                <w:rFonts w:eastAsia="等线"/>
                <w:lang w:eastAsia="zh-CN"/>
              </w:rPr>
              <w:t xml:space="preserve"> Data used for model training, inference and model performance monitoring for AI/ML based positioning will be decided by RAN WGs, and SA WG2 will align with RAN WGs.</w:t>
            </w:r>
            <w:r w:rsidRPr="00FE4C17">
              <w:rPr>
                <w:rFonts w:eastAsia="等线"/>
                <w:lang w:val="en-US" w:eastAsia="zh-CN"/>
              </w:rPr>
              <w:t xml:space="preserve"> The related procedures for data collection</w:t>
            </w:r>
            <w:r w:rsidRPr="00FE4C17">
              <w:rPr>
                <w:rFonts w:eastAsia="等线"/>
                <w:lang w:eastAsia="zh-CN"/>
              </w:rPr>
              <w:t xml:space="preserve"> </w:t>
            </w:r>
            <w:r w:rsidRPr="00FE4C17">
              <w:rPr>
                <w:rFonts w:eastAsia="等线"/>
                <w:lang w:val="en-US" w:eastAsia="zh-CN"/>
              </w:rPr>
              <w:t>will be coordinated with RAN WGs in the normative phase.</w:t>
            </w:r>
          </w:p>
          <w:p w14:paraId="10EECD69" w14:textId="77777777" w:rsidR="00E96B9B" w:rsidRDefault="00E96B9B" w:rsidP="00E96B9B">
            <w:pPr>
              <w:pStyle w:val="NO"/>
              <w:rPr>
                <w:rFonts w:eastAsia="等线"/>
              </w:rPr>
            </w:pPr>
            <w:r>
              <w:rPr>
                <w:rFonts w:eastAsia="等线"/>
              </w:rPr>
              <w:t>NOTE 3:</w:t>
            </w:r>
            <w:r>
              <w:rPr>
                <w:rFonts w:eastAsia="等线"/>
              </w:rPr>
              <w:tab/>
              <w:t>The user's authorization/consent of collecting UE related training data is needed as specified in TS </w:t>
            </w:r>
            <w:bookmarkStart w:id="2" w:name="MCCTEMPBM_00000024"/>
            <w:r>
              <w:rPr>
                <w:rFonts w:eastAsia="等线"/>
              </w:rPr>
              <w:t>23.288 [5] a</w:t>
            </w:r>
            <w:bookmarkEnd w:id="2"/>
            <w:r>
              <w:rPr>
                <w:rFonts w:eastAsia="等线"/>
              </w:rPr>
              <w:t>nd TS </w:t>
            </w:r>
            <w:bookmarkStart w:id="3" w:name="MCCTEMPBM_00000026"/>
            <w:r>
              <w:rPr>
                <w:rFonts w:eastAsia="等线"/>
              </w:rPr>
              <w:t>23.273 [7].</w:t>
            </w:r>
          </w:p>
          <w:bookmarkEnd w:id="3"/>
          <w:p w14:paraId="1BC45814" w14:textId="77777777" w:rsidR="000F5800" w:rsidRDefault="000F5800" w:rsidP="00E96B9B">
            <w:pPr>
              <w:pStyle w:val="NO"/>
              <w:rPr>
                <w:rFonts w:eastAsia="等线"/>
              </w:rPr>
            </w:pPr>
          </w:p>
          <w:p w14:paraId="32F91831" w14:textId="77777777" w:rsidR="000F5800" w:rsidRDefault="000F5800" w:rsidP="00E96B9B">
            <w:pPr>
              <w:pStyle w:val="NO"/>
              <w:rPr>
                <w:rFonts w:eastAsia="等线"/>
              </w:rPr>
            </w:pPr>
          </w:p>
          <w:p w14:paraId="7526AAEA" w14:textId="77777777" w:rsidR="000F5800" w:rsidRPr="000F5800" w:rsidRDefault="000F5800" w:rsidP="00E96B9B">
            <w:pPr>
              <w:pStyle w:val="NO"/>
              <w:rPr>
                <w:rFonts w:eastAsia="Yu Mincho"/>
              </w:rPr>
            </w:pPr>
          </w:p>
          <w:p w14:paraId="7AFA0FD8" w14:textId="77777777" w:rsidR="000F5800" w:rsidRDefault="000F5800" w:rsidP="00E96B9B">
            <w:pPr>
              <w:pStyle w:val="NO"/>
              <w:rPr>
                <w:rFonts w:eastAsia="等线"/>
              </w:rPr>
            </w:pPr>
          </w:p>
          <w:p w14:paraId="1A620949" w14:textId="6777D382" w:rsidR="00944162" w:rsidRPr="00E96B9B" w:rsidRDefault="00E96B9B" w:rsidP="00E96B9B">
            <w:pPr>
              <w:pStyle w:val="NO"/>
              <w:rPr>
                <w:rFonts w:eastAsia="等线"/>
              </w:rPr>
            </w:pPr>
            <w:r>
              <w:rPr>
                <w:rFonts w:eastAsia="等线"/>
              </w:rPr>
              <w:t>NOTE 4:</w:t>
            </w:r>
            <w:r>
              <w:rPr>
                <w:rFonts w:eastAsia="等线"/>
              </w:rPr>
              <w:tab/>
              <w:t>Whether and how the NF profile of the LMF at the NRF will be extended to support selection of an LMF that supports AI/ML based Positioning will be discussed in normative phase.</w:t>
            </w:r>
          </w:p>
        </w:tc>
        <w:tc>
          <w:tcPr>
            <w:tcW w:w="4103" w:type="dxa"/>
            <w:shd w:val="clear" w:color="auto" w:fill="auto"/>
          </w:tcPr>
          <w:p w14:paraId="3E0AEA0B" w14:textId="77777777" w:rsidR="00944162" w:rsidRPr="00A07996" w:rsidRDefault="00944162" w:rsidP="00260B56">
            <w:pPr>
              <w:spacing w:after="0"/>
              <w:rPr>
                <w:lang w:val="fr-FR" w:eastAsia="zh-CN"/>
              </w:rPr>
            </w:pPr>
          </w:p>
          <w:p w14:paraId="32083DBC" w14:textId="77777777" w:rsidR="0001017E" w:rsidRDefault="0001017E" w:rsidP="00260B56">
            <w:pPr>
              <w:spacing w:after="0"/>
              <w:rPr>
                <w:lang w:val="fr-FR" w:eastAsia="zh-CN"/>
              </w:rPr>
            </w:pPr>
          </w:p>
          <w:p w14:paraId="1D5B1C4E" w14:textId="77777777" w:rsidR="00481EFE" w:rsidRDefault="00481EFE" w:rsidP="00260B56">
            <w:pPr>
              <w:spacing w:after="0"/>
              <w:rPr>
                <w:lang w:val="fr-FR" w:eastAsia="zh-CN"/>
              </w:rPr>
            </w:pPr>
          </w:p>
          <w:p w14:paraId="6B7D2B03" w14:textId="77777777" w:rsidR="00481EFE" w:rsidRDefault="00481EFE" w:rsidP="00260B56">
            <w:pPr>
              <w:spacing w:after="0"/>
              <w:rPr>
                <w:lang w:val="fr-FR" w:eastAsia="zh-CN"/>
              </w:rPr>
            </w:pPr>
          </w:p>
          <w:p w14:paraId="43C18E80" w14:textId="78A4A325" w:rsidR="00944162" w:rsidRDefault="00BA03BD" w:rsidP="00260B56">
            <w:pPr>
              <w:spacing w:after="0"/>
              <w:rPr>
                <w:lang w:val="fr-FR" w:eastAsia="zh-CN"/>
              </w:rPr>
            </w:pPr>
            <w:r w:rsidRPr="00BA03BD">
              <w:rPr>
                <w:lang w:val="fr-FR" w:eastAsia="zh-CN"/>
              </w:rPr>
              <w:t>LMF is enhanced to perform location calculation</w:t>
            </w:r>
            <w:r w:rsidR="007B070F">
              <w:rPr>
                <w:lang w:val="fr-FR" w:eastAsia="zh-CN"/>
              </w:rPr>
              <w:t>, including :</w:t>
            </w:r>
          </w:p>
          <w:p w14:paraId="65137704" w14:textId="591C22E1" w:rsidR="00893A85" w:rsidRDefault="00893A85" w:rsidP="00893A85">
            <w:pPr>
              <w:spacing w:after="0"/>
              <w:rPr>
                <w:lang w:val="fr-FR" w:eastAsia="zh-CN"/>
              </w:rPr>
            </w:pPr>
          </w:p>
          <w:p w14:paraId="2772F47F" w14:textId="0926C337" w:rsidR="00382FC5" w:rsidRPr="00F81D85" w:rsidRDefault="00382FC5" w:rsidP="00382FC5">
            <w:pPr>
              <w:pStyle w:val="B2"/>
              <w:rPr>
                <w:lang w:eastAsia="zh-CN"/>
              </w:rPr>
            </w:pPr>
            <w:r w:rsidRPr="00F81D85">
              <w:rPr>
                <w:lang w:eastAsia="zh-CN"/>
              </w:rPr>
              <w:t>-</w:t>
            </w:r>
            <w:r w:rsidRPr="00F81D85">
              <w:rPr>
                <w:lang w:eastAsia="zh-CN"/>
              </w:rPr>
              <w:tab/>
            </w:r>
            <w:r w:rsidRPr="00F81D85">
              <w:rPr>
                <w:rFonts w:hint="eastAsia"/>
                <w:lang w:eastAsia="zh-CN"/>
              </w:rPr>
              <w:t xml:space="preserve">update on NWDAF to support </w:t>
            </w:r>
            <w:r w:rsidRPr="00F81D85">
              <w:rPr>
                <w:lang w:eastAsia="zh-CN"/>
              </w:rPr>
              <w:t>Direct AI/ML based Positioning</w:t>
            </w:r>
            <w:r w:rsidRPr="00F81D85">
              <w:rPr>
                <w:rFonts w:hint="eastAsia"/>
                <w:lang w:eastAsia="zh-CN"/>
              </w:rPr>
              <w:t xml:space="preserve">, </w:t>
            </w:r>
            <w:r w:rsidR="00CF7CD4" w:rsidRPr="00F81D85">
              <w:rPr>
                <w:lang w:eastAsia="zh-CN"/>
              </w:rPr>
              <w:t xml:space="preserve">e.g. </w:t>
            </w:r>
            <w:r w:rsidRPr="00F81D85">
              <w:rPr>
                <w:rFonts w:hint="eastAsia"/>
                <w:lang w:eastAsia="zh-CN"/>
              </w:rPr>
              <w:t>AI positioning model delivery</w:t>
            </w:r>
            <w:r w:rsidRPr="00F81D85">
              <w:rPr>
                <w:lang w:eastAsia="zh-CN"/>
              </w:rPr>
              <w:t>;</w:t>
            </w:r>
            <w:r w:rsidR="00CF7CD4" w:rsidRPr="00F81D85">
              <w:rPr>
                <w:lang w:eastAsia="zh-CN"/>
              </w:rPr>
              <w:t xml:space="preserve"> (</w:t>
            </w:r>
            <w:r w:rsidR="00CF7CD4" w:rsidRPr="00F81D85">
              <w:rPr>
                <w:highlight w:val="yellow"/>
                <w:lang w:eastAsia="zh-CN"/>
              </w:rPr>
              <w:t>CT3</w:t>
            </w:r>
            <w:r w:rsidR="00CF7CD4" w:rsidRPr="00F81D85">
              <w:rPr>
                <w:lang w:eastAsia="zh-CN"/>
              </w:rPr>
              <w:t>)</w:t>
            </w:r>
          </w:p>
          <w:p w14:paraId="1B11395A" w14:textId="233C25D6" w:rsidR="00382FC5" w:rsidRPr="00F81D85" w:rsidRDefault="00382FC5" w:rsidP="00382FC5">
            <w:pPr>
              <w:pStyle w:val="B2"/>
              <w:rPr>
                <w:lang w:eastAsia="zh-CN"/>
              </w:rPr>
            </w:pPr>
            <w:r w:rsidRPr="00F81D85">
              <w:rPr>
                <w:rFonts w:hint="eastAsia"/>
                <w:lang w:eastAsia="zh-CN"/>
              </w:rPr>
              <w:t>-</w:t>
            </w:r>
            <w:r w:rsidRPr="00F81D85">
              <w:rPr>
                <w:lang w:eastAsia="zh-CN"/>
              </w:rPr>
              <w:tab/>
            </w:r>
            <w:r w:rsidRPr="00F81D85">
              <w:rPr>
                <w:rFonts w:hint="eastAsia"/>
                <w:lang w:eastAsia="zh-CN"/>
              </w:rPr>
              <w:t xml:space="preserve">update on LMF to support </w:t>
            </w:r>
            <w:r w:rsidRPr="00F81D85">
              <w:rPr>
                <w:lang w:val="en-US" w:eastAsia="zh-CN"/>
              </w:rPr>
              <w:t>Direct AI</w:t>
            </w:r>
            <w:r w:rsidRPr="00F81D85">
              <w:rPr>
                <w:rFonts w:hint="eastAsia"/>
                <w:lang w:val="en-US" w:eastAsia="zh-CN"/>
              </w:rPr>
              <w:t>/</w:t>
            </w:r>
            <w:r w:rsidRPr="00F81D85">
              <w:rPr>
                <w:lang w:val="en-US" w:eastAsia="zh-CN"/>
              </w:rPr>
              <w:t>ML based positioning</w:t>
            </w:r>
            <w:r w:rsidRPr="00F81D85">
              <w:rPr>
                <w:rFonts w:hint="eastAsia"/>
                <w:lang w:eastAsia="zh-CN"/>
              </w:rPr>
              <w:t>;</w:t>
            </w:r>
            <w:r w:rsidRPr="00F81D85">
              <w:rPr>
                <w:lang w:eastAsia="zh-CN"/>
              </w:rPr>
              <w:t xml:space="preserve"> (</w:t>
            </w:r>
            <w:r w:rsidRPr="00F81D85">
              <w:rPr>
                <w:highlight w:val="green"/>
                <w:lang w:eastAsia="zh-CN"/>
              </w:rPr>
              <w:t>CT4</w:t>
            </w:r>
            <w:r w:rsidR="00F81D85">
              <w:rPr>
                <w:lang w:eastAsia="zh-CN"/>
              </w:rPr>
              <w:t xml:space="preserve"> and </w:t>
            </w:r>
            <w:r w:rsidR="00F81D85" w:rsidRPr="00F81D85">
              <w:rPr>
                <w:highlight w:val="cyan"/>
                <w:lang w:eastAsia="zh-CN"/>
              </w:rPr>
              <w:t>CT1</w:t>
            </w:r>
            <w:r w:rsidRPr="00F81D85">
              <w:rPr>
                <w:lang w:eastAsia="zh-CN"/>
              </w:rPr>
              <w:t>)</w:t>
            </w:r>
          </w:p>
          <w:p w14:paraId="4C3A0AFC" w14:textId="50D67695" w:rsidR="004A628B" w:rsidRPr="00F81D85" w:rsidRDefault="004A628B" w:rsidP="00E96B9B">
            <w:pPr>
              <w:spacing w:after="0"/>
              <w:rPr>
                <w:lang w:val="en-US" w:eastAsia="zh-CN"/>
              </w:rPr>
            </w:pPr>
          </w:p>
          <w:p w14:paraId="4E900E24" w14:textId="6C2B509D" w:rsidR="00A4049A" w:rsidRDefault="00A4049A" w:rsidP="00E96B9B">
            <w:pPr>
              <w:spacing w:after="0"/>
              <w:rPr>
                <w:lang w:val="en-US" w:eastAsia="zh-CN"/>
              </w:rPr>
            </w:pPr>
          </w:p>
          <w:p w14:paraId="54C08C26" w14:textId="79CD640B" w:rsidR="00797D33" w:rsidRDefault="00797D33" w:rsidP="00E96B9B">
            <w:pPr>
              <w:spacing w:after="0"/>
              <w:rPr>
                <w:lang w:val="en-US" w:eastAsia="zh-CN"/>
              </w:rPr>
            </w:pPr>
          </w:p>
          <w:p w14:paraId="5783FCD2" w14:textId="1FBBB277" w:rsidR="00797D33" w:rsidRDefault="00797D33" w:rsidP="00E96B9B">
            <w:pPr>
              <w:spacing w:after="0"/>
              <w:rPr>
                <w:lang w:val="en-US" w:eastAsia="zh-CN"/>
              </w:rPr>
            </w:pPr>
          </w:p>
          <w:p w14:paraId="7EBA52D9" w14:textId="77777777" w:rsidR="00797D33" w:rsidRDefault="00797D33" w:rsidP="00E96B9B">
            <w:pPr>
              <w:spacing w:after="0"/>
              <w:rPr>
                <w:lang w:val="en-US" w:eastAsia="zh-CN"/>
              </w:rPr>
            </w:pPr>
          </w:p>
          <w:p w14:paraId="54799387" w14:textId="571D968E" w:rsidR="00A4049A" w:rsidRDefault="00A4049A" w:rsidP="00E96B9B">
            <w:pPr>
              <w:spacing w:after="0"/>
              <w:rPr>
                <w:lang w:val="en-US" w:eastAsia="zh-CN"/>
              </w:rPr>
            </w:pPr>
          </w:p>
          <w:p w14:paraId="70189F74" w14:textId="408D474A" w:rsidR="00A05758" w:rsidRDefault="00A05758" w:rsidP="00E96B9B">
            <w:pPr>
              <w:spacing w:after="0"/>
              <w:rPr>
                <w:rFonts w:eastAsia="等线"/>
                <w:lang w:eastAsia="zh-CN"/>
              </w:rPr>
            </w:pPr>
            <w:r w:rsidRPr="00145317">
              <w:rPr>
                <w:rFonts w:eastAsia="等线" w:hint="eastAsia"/>
                <w:lang w:eastAsia="zh-CN"/>
              </w:rPr>
              <w:t>C</w:t>
            </w:r>
            <w:r w:rsidRPr="00145317">
              <w:rPr>
                <w:rFonts w:eastAsia="等线"/>
                <w:lang w:eastAsia="zh-CN"/>
              </w:rPr>
              <w:t xml:space="preserve">larification on trigger for data collection and for model training </w:t>
            </w:r>
            <w:r w:rsidR="006E5A4B" w:rsidRPr="00145317">
              <w:rPr>
                <w:rFonts w:eastAsia="等线"/>
                <w:lang w:eastAsia="zh-CN"/>
              </w:rPr>
              <w:t xml:space="preserve">may needed </w:t>
            </w:r>
            <w:r w:rsidRPr="00145317">
              <w:rPr>
                <w:rFonts w:eastAsia="等线"/>
                <w:lang w:eastAsia="zh-CN"/>
              </w:rPr>
              <w:t>(</w:t>
            </w:r>
            <w:r w:rsidRPr="00145317">
              <w:rPr>
                <w:rFonts w:eastAsia="等线"/>
                <w:highlight w:val="cyan"/>
                <w:lang w:eastAsia="zh-CN"/>
              </w:rPr>
              <w:t>CT1</w:t>
            </w:r>
            <w:r w:rsidR="00F81D85" w:rsidRPr="00145317">
              <w:rPr>
                <w:rFonts w:eastAsia="等线"/>
                <w:lang w:eastAsia="zh-CN"/>
              </w:rPr>
              <w:t xml:space="preserve"> and </w:t>
            </w:r>
            <w:r w:rsidR="00F81D85" w:rsidRPr="00145317">
              <w:rPr>
                <w:rFonts w:eastAsia="等线"/>
                <w:highlight w:val="green"/>
                <w:lang w:eastAsia="zh-CN"/>
              </w:rPr>
              <w:t>CT4</w:t>
            </w:r>
            <w:r w:rsidRPr="00145317">
              <w:rPr>
                <w:rFonts w:eastAsia="等线"/>
                <w:lang w:eastAsia="zh-CN"/>
              </w:rPr>
              <w:t>)</w:t>
            </w:r>
          </w:p>
          <w:p w14:paraId="474C9DA6" w14:textId="1C336D0F" w:rsidR="00713069" w:rsidRDefault="00713069" w:rsidP="00E96B9B">
            <w:pPr>
              <w:spacing w:after="0"/>
              <w:rPr>
                <w:rFonts w:eastAsia="等线"/>
                <w:lang w:eastAsia="zh-CN"/>
              </w:rPr>
            </w:pPr>
          </w:p>
          <w:p w14:paraId="7BEBA938" w14:textId="1AC7C235" w:rsidR="00AA1D55" w:rsidRDefault="00AA1D55" w:rsidP="00E96B9B">
            <w:pPr>
              <w:spacing w:after="0"/>
              <w:rPr>
                <w:rFonts w:eastAsia="等线"/>
                <w:lang w:eastAsia="zh-CN"/>
              </w:rPr>
            </w:pPr>
          </w:p>
          <w:p w14:paraId="7C721E47" w14:textId="77777777" w:rsidR="00AA1D55" w:rsidRDefault="00AA1D55" w:rsidP="00E96B9B">
            <w:pPr>
              <w:spacing w:after="0"/>
              <w:rPr>
                <w:rFonts w:eastAsia="等线"/>
                <w:lang w:eastAsia="zh-CN"/>
              </w:rPr>
            </w:pPr>
          </w:p>
          <w:p w14:paraId="7AAD34EB" w14:textId="77777777" w:rsidR="00145317" w:rsidRDefault="00145317" w:rsidP="00E96B9B">
            <w:pPr>
              <w:spacing w:after="0"/>
              <w:rPr>
                <w:rFonts w:eastAsia="等线"/>
                <w:lang w:eastAsia="zh-CN"/>
              </w:rPr>
            </w:pPr>
          </w:p>
          <w:p w14:paraId="57DCE8A9" w14:textId="77777777" w:rsidR="00A4049A" w:rsidRDefault="00A4049A" w:rsidP="00E96B9B">
            <w:pPr>
              <w:spacing w:after="0"/>
              <w:rPr>
                <w:rFonts w:eastAsia="等线"/>
                <w:lang w:eastAsia="zh-CN"/>
              </w:rPr>
            </w:pPr>
          </w:p>
          <w:p w14:paraId="2AC04B3A" w14:textId="77777777" w:rsidR="00713069" w:rsidRDefault="00713069" w:rsidP="00E96B9B">
            <w:pPr>
              <w:spacing w:after="0"/>
              <w:rPr>
                <w:rFonts w:eastAsia="等线"/>
                <w:lang w:eastAsia="zh-CN"/>
              </w:rPr>
            </w:pPr>
            <w:r w:rsidRPr="00FE4C17">
              <w:rPr>
                <w:rFonts w:eastAsia="等线"/>
                <w:lang w:eastAsia="zh-CN"/>
              </w:rPr>
              <w:t>MTLF is enhanced to perform model training</w:t>
            </w:r>
            <w:r>
              <w:rPr>
                <w:rFonts w:eastAsia="等线" w:hint="eastAsia"/>
                <w:lang w:eastAsia="zh-CN"/>
              </w:rPr>
              <w:t>,</w:t>
            </w:r>
            <w:r>
              <w:rPr>
                <w:rFonts w:eastAsia="等线"/>
                <w:lang w:eastAsia="zh-CN"/>
              </w:rPr>
              <w:t xml:space="preserve"> including:</w:t>
            </w:r>
          </w:p>
          <w:p w14:paraId="216E661B" w14:textId="77777777" w:rsidR="00713069" w:rsidRDefault="00713069" w:rsidP="00E96B9B">
            <w:pPr>
              <w:spacing w:after="0"/>
              <w:rPr>
                <w:rFonts w:eastAsia="等线"/>
                <w:lang w:eastAsia="zh-CN"/>
              </w:rPr>
            </w:pPr>
          </w:p>
          <w:p w14:paraId="3EC77ACD" w14:textId="77777777" w:rsidR="00713069" w:rsidRDefault="00713069" w:rsidP="00E96B9B">
            <w:pPr>
              <w:spacing w:after="0"/>
              <w:rPr>
                <w:rFonts w:eastAsia="等线"/>
                <w:lang w:eastAsia="zh-CN"/>
              </w:rPr>
            </w:pPr>
            <w:r w:rsidRPr="00145317">
              <w:rPr>
                <w:rFonts w:eastAsia="等线"/>
                <w:lang w:eastAsia="zh-CN"/>
              </w:rPr>
              <w:t xml:space="preserve">the LMF discovers a suitable MTLF via NRF </w:t>
            </w:r>
            <w:r w:rsidRPr="003A5398">
              <w:rPr>
                <w:rFonts w:eastAsia="等线"/>
                <w:highlight w:val="green"/>
                <w:lang w:eastAsia="zh-CN"/>
              </w:rPr>
              <w:t>(CT4)</w:t>
            </w:r>
          </w:p>
          <w:p w14:paraId="086915CE" w14:textId="77777777" w:rsidR="00893A85" w:rsidRDefault="00893A85" w:rsidP="00E96B9B">
            <w:pPr>
              <w:spacing w:after="0"/>
              <w:rPr>
                <w:rFonts w:eastAsia="等线"/>
                <w:lang w:eastAsia="zh-CN"/>
              </w:rPr>
            </w:pPr>
          </w:p>
          <w:p w14:paraId="4D058570" w14:textId="77777777" w:rsidR="00893A85" w:rsidRDefault="00893A85" w:rsidP="00E96B9B">
            <w:pPr>
              <w:spacing w:after="0"/>
              <w:rPr>
                <w:rFonts w:eastAsia="等线"/>
                <w:lang w:eastAsia="zh-CN"/>
              </w:rPr>
            </w:pPr>
          </w:p>
          <w:p w14:paraId="281CBD78" w14:textId="4A6E8C20" w:rsidR="00893A85" w:rsidRDefault="00893A85" w:rsidP="00893A85">
            <w:pPr>
              <w:spacing w:after="0"/>
              <w:rPr>
                <w:rFonts w:eastAsia="等线"/>
                <w:lang w:eastAsia="zh-CN"/>
              </w:rPr>
            </w:pPr>
            <w:r w:rsidRPr="000E7179">
              <w:rPr>
                <w:rFonts w:eastAsia="等线" w:hint="eastAsia"/>
                <w:lang w:eastAsia="zh-CN"/>
              </w:rPr>
              <w:t>C</w:t>
            </w:r>
            <w:r w:rsidRPr="000E7179">
              <w:rPr>
                <w:rFonts w:eastAsia="等线"/>
                <w:lang w:eastAsia="zh-CN"/>
              </w:rPr>
              <w:t>larification on trigger for MTLF trains ML model may needed</w:t>
            </w:r>
            <w:r w:rsidRPr="008D52C2">
              <w:rPr>
                <w:rFonts w:eastAsia="等线"/>
                <w:highlight w:val="yellow"/>
                <w:lang w:eastAsia="zh-CN"/>
              </w:rPr>
              <w:t xml:space="preserve"> (CT</w:t>
            </w:r>
            <w:r w:rsidR="008D52C2" w:rsidRPr="008D52C2">
              <w:rPr>
                <w:rFonts w:eastAsia="等线"/>
                <w:highlight w:val="yellow"/>
                <w:lang w:eastAsia="zh-CN"/>
              </w:rPr>
              <w:t>3</w:t>
            </w:r>
            <w:r w:rsidRPr="008D52C2">
              <w:rPr>
                <w:rFonts w:eastAsia="等线"/>
                <w:highlight w:val="yellow"/>
                <w:lang w:eastAsia="zh-CN"/>
              </w:rPr>
              <w:t>)</w:t>
            </w:r>
          </w:p>
          <w:p w14:paraId="0EA038BD" w14:textId="77777777" w:rsidR="00893A85" w:rsidRDefault="00893A85" w:rsidP="00E96B9B">
            <w:pPr>
              <w:spacing w:after="0"/>
              <w:rPr>
                <w:rFonts w:eastAsia="等线"/>
                <w:lang w:eastAsia="zh-CN"/>
              </w:rPr>
            </w:pPr>
          </w:p>
          <w:p w14:paraId="1FB8D718" w14:textId="75D643CC" w:rsidR="008D52C2" w:rsidRDefault="008D52C2" w:rsidP="00E96B9B">
            <w:pPr>
              <w:spacing w:after="0"/>
              <w:rPr>
                <w:rFonts w:eastAsia="等线"/>
                <w:lang w:eastAsia="zh-CN"/>
              </w:rPr>
            </w:pPr>
          </w:p>
          <w:p w14:paraId="37F3D71B" w14:textId="77777777" w:rsidR="00203E7D" w:rsidRDefault="00203E7D" w:rsidP="00E96B9B">
            <w:pPr>
              <w:spacing w:after="0"/>
              <w:rPr>
                <w:rFonts w:eastAsia="等线"/>
                <w:lang w:eastAsia="zh-CN"/>
              </w:rPr>
            </w:pPr>
          </w:p>
          <w:p w14:paraId="2D07226B" w14:textId="77777777" w:rsidR="00F06E11" w:rsidRDefault="00DA09E4" w:rsidP="00E96B9B">
            <w:pPr>
              <w:spacing w:after="0"/>
              <w:rPr>
                <w:rFonts w:eastAsia="等线"/>
                <w:lang w:eastAsia="zh-CN"/>
              </w:rPr>
            </w:pPr>
            <w:r w:rsidRPr="00F06E11">
              <w:rPr>
                <w:rFonts w:eastAsia="等线" w:hint="eastAsia"/>
                <w:lang w:eastAsia="zh-CN"/>
              </w:rPr>
              <w:t>C</w:t>
            </w:r>
            <w:r w:rsidRPr="00F06E11">
              <w:rPr>
                <w:rFonts w:eastAsia="等线"/>
                <w:lang w:eastAsia="zh-CN"/>
              </w:rPr>
              <w:t xml:space="preserve">larification on </w:t>
            </w:r>
            <w:r w:rsidRPr="00F06E11">
              <w:rPr>
                <w:rFonts w:eastAsia="等线" w:hint="eastAsia"/>
                <w:lang w:eastAsia="zh-CN"/>
              </w:rPr>
              <w:t>M</w:t>
            </w:r>
            <w:r w:rsidRPr="00F06E11">
              <w:rPr>
                <w:rFonts w:eastAsia="等线"/>
                <w:lang w:eastAsia="zh-CN"/>
              </w:rPr>
              <w:t xml:space="preserve">TLF </w:t>
            </w:r>
            <w:r w:rsidRPr="00F06E11">
              <w:rPr>
                <w:rFonts w:eastAsia="等线" w:hint="eastAsia"/>
                <w:lang w:eastAsia="zh-CN"/>
              </w:rPr>
              <w:t>is</w:t>
            </w:r>
            <w:r w:rsidRPr="00F06E11">
              <w:rPr>
                <w:rFonts w:eastAsia="等线"/>
                <w:lang w:eastAsia="zh-CN"/>
              </w:rPr>
              <w:t xml:space="preserve"> enhanced to collect </w:t>
            </w:r>
            <w:proofErr w:type="spellStart"/>
            <w:r w:rsidRPr="00F06E11">
              <w:rPr>
                <w:rFonts w:eastAsia="等线"/>
                <w:lang w:eastAsia="zh-CN"/>
              </w:rPr>
              <w:t>traing</w:t>
            </w:r>
            <w:proofErr w:type="spellEnd"/>
            <w:r w:rsidRPr="00F06E11">
              <w:rPr>
                <w:rFonts w:eastAsia="等线"/>
                <w:lang w:eastAsia="zh-CN"/>
              </w:rPr>
              <w:t xml:space="preserve"> data from data sources.</w:t>
            </w:r>
            <w:r w:rsidR="00F06E11" w:rsidRPr="008D52C2">
              <w:rPr>
                <w:rFonts w:eastAsia="等线"/>
                <w:highlight w:val="yellow"/>
                <w:lang w:eastAsia="zh-CN"/>
              </w:rPr>
              <w:t xml:space="preserve"> (CT3)</w:t>
            </w:r>
            <w:r w:rsidR="00AA1D55" w:rsidRPr="00F06E11">
              <w:rPr>
                <w:rFonts w:eastAsia="等线"/>
                <w:lang w:eastAsia="zh-CN"/>
              </w:rPr>
              <w:t xml:space="preserve"> </w:t>
            </w:r>
          </w:p>
          <w:p w14:paraId="02EBC4B2" w14:textId="60A2B15D" w:rsidR="00DA09E4" w:rsidRDefault="00B85517" w:rsidP="00E96B9B">
            <w:pPr>
              <w:spacing w:after="0"/>
              <w:rPr>
                <w:rFonts w:eastAsia="等线"/>
                <w:lang w:eastAsia="zh-CN"/>
              </w:rPr>
            </w:pPr>
            <w:r>
              <w:rPr>
                <w:lang w:eastAsia="zh-CN"/>
              </w:rPr>
              <w:t>P</w:t>
            </w:r>
            <w:r>
              <w:rPr>
                <w:rFonts w:hint="eastAsia"/>
                <w:lang w:eastAsia="zh-CN"/>
              </w:rPr>
              <w:t>otential update on ADRF to support training data storage</w:t>
            </w:r>
            <w:r>
              <w:rPr>
                <w:lang w:eastAsia="zh-CN"/>
              </w:rPr>
              <w:t xml:space="preserve">. </w:t>
            </w:r>
            <w:r w:rsidRPr="00B85517">
              <w:rPr>
                <w:highlight w:val="yellow"/>
                <w:lang w:eastAsia="zh-CN"/>
              </w:rPr>
              <w:t>(CT3</w:t>
            </w:r>
            <w:r>
              <w:rPr>
                <w:lang w:eastAsia="zh-CN"/>
              </w:rPr>
              <w:t xml:space="preserve">) </w:t>
            </w:r>
          </w:p>
          <w:p w14:paraId="67937933" w14:textId="77777777" w:rsidR="00DA09E4" w:rsidRDefault="00DA09E4" w:rsidP="00E96B9B">
            <w:pPr>
              <w:spacing w:after="0"/>
              <w:rPr>
                <w:rFonts w:eastAsia="等线"/>
                <w:lang w:eastAsia="zh-CN"/>
              </w:rPr>
            </w:pPr>
          </w:p>
          <w:p w14:paraId="78177B08" w14:textId="77777777" w:rsidR="00DA09E4" w:rsidRDefault="00DA09E4" w:rsidP="00E96B9B">
            <w:pPr>
              <w:spacing w:after="0"/>
              <w:rPr>
                <w:rFonts w:eastAsia="等线"/>
                <w:lang w:eastAsia="zh-CN"/>
              </w:rPr>
            </w:pPr>
          </w:p>
          <w:p w14:paraId="6D77DB9B" w14:textId="77777777" w:rsidR="00DA09E4" w:rsidRDefault="00DA09E4" w:rsidP="00E96B9B">
            <w:pPr>
              <w:spacing w:after="0"/>
              <w:rPr>
                <w:rFonts w:eastAsia="等线"/>
                <w:lang w:eastAsia="zh-CN"/>
              </w:rPr>
            </w:pPr>
          </w:p>
          <w:p w14:paraId="2C679BA5" w14:textId="77777777" w:rsidR="00DA09E4" w:rsidRDefault="00DA09E4" w:rsidP="00E96B9B">
            <w:pPr>
              <w:spacing w:after="0"/>
              <w:rPr>
                <w:rFonts w:eastAsia="等线"/>
                <w:lang w:eastAsia="zh-CN"/>
              </w:rPr>
            </w:pPr>
          </w:p>
          <w:p w14:paraId="0BA181E0" w14:textId="77777777" w:rsidR="00DA09E4" w:rsidRDefault="00DA09E4" w:rsidP="00E96B9B">
            <w:pPr>
              <w:spacing w:after="0"/>
              <w:rPr>
                <w:rFonts w:eastAsia="等线"/>
                <w:lang w:eastAsia="zh-CN"/>
              </w:rPr>
            </w:pPr>
          </w:p>
          <w:p w14:paraId="75D1DD5B" w14:textId="77777777" w:rsidR="00DA09E4" w:rsidRDefault="00DA09E4" w:rsidP="00E96B9B">
            <w:pPr>
              <w:spacing w:after="0"/>
              <w:rPr>
                <w:rFonts w:eastAsia="等线"/>
                <w:lang w:eastAsia="zh-CN"/>
              </w:rPr>
            </w:pPr>
          </w:p>
          <w:p w14:paraId="3C41BF89" w14:textId="77777777" w:rsidR="00DA09E4" w:rsidRDefault="00DA09E4" w:rsidP="00E96B9B">
            <w:pPr>
              <w:spacing w:after="0"/>
              <w:rPr>
                <w:rFonts w:eastAsia="等线"/>
                <w:lang w:eastAsia="zh-CN"/>
              </w:rPr>
            </w:pPr>
          </w:p>
          <w:p w14:paraId="42472922" w14:textId="77777777" w:rsidR="00DA09E4" w:rsidRDefault="00DA09E4" w:rsidP="00E96B9B">
            <w:pPr>
              <w:spacing w:after="0"/>
              <w:rPr>
                <w:rFonts w:eastAsia="等线"/>
                <w:lang w:eastAsia="zh-CN"/>
              </w:rPr>
            </w:pPr>
          </w:p>
          <w:p w14:paraId="644BF7CE" w14:textId="77777777" w:rsidR="00DA09E4" w:rsidRDefault="00DA09E4" w:rsidP="00E96B9B">
            <w:pPr>
              <w:spacing w:after="0"/>
              <w:rPr>
                <w:rFonts w:eastAsia="等线"/>
                <w:lang w:eastAsia="zh-CN"/>
              </w:rPr>
            </w:pPr>
            <w:r w:rsidRPr="00FE4C17">
              <w:rPr>
                <w:rFonts w:eastAsia="等线"/>
                <w:lang w:eastAsia="zh-CN"/>
              </w:rPr>
              <w:t xml:space="preserve">LMF or MTLF performs model performance </w:t>
            </w:r>
            <w:r>
              <w:rPr>
                <w:rFonts w:eastAsia="等线"/>
                <w:lang w:eastAsia="zh-CN"/>
              </w:rPr>
              <w:t>monitoring, including:</w:t>
            </w:r>
          </w:p>
          <w:p w14:paraId="19CAD24F" w14:textId="77777777" w:rsidR="00DA09E4" w:rsidRDefault="00DA09E4" w:rsidP="00E96B9B">
            <w:pPr>
              <w:spacing w:after="0"/>
              <w:rPr>
                <w:rFonts w:eastAsia="等线"/>
                <w:lang w:eastAsia="zh-CN"/>
              </w:rPr>
            </w:pPr>
          </w:p>
          <w:p w14:paraId="4FF72B09" w14:textId="0F89295E" w:rsidR="00202CF5" w:rsidRDefault="00202CF5" w:rsidP="00E96B9B">
            <w:pPr>
              <w:spacing w:after="0"/>
              <w:rPr>
                <w:rFonts w:eastAsia="等线"/>
                <w:lang w:eastAsia="zh-CN"/>
              </w:rPr>
            </w:pPr>
            <w:r>
              <w:rPr>
                <w:rFonts w:eastAsia="等线"/>
                <w:lang w:eastAsia="zh-CN"/>
              </w:rPr>
              <w:t>- potential impact</w:t>
            </w:r>
            <w:r w:rsidR="00DA09E4">
              <w:rPr>
                <w:rFonts w:eastAsia="等线"/>
                <w:lang w:eastAsia="zh-CN"/>
              </w:rPr>
              <w:t xml:space="preserve"> on LMF </w:t>
            </w:r>
            <w:r w:rsidRPr="00FE4C17">
              <w:rPr>
                <w:rFonts w:eastAsia="等线"/>
                <w:lang w:eastAsia="zh-CN"/>
              </w:rPr>
              <w:t xml:space="preserve">performs model performance </w:t>
            </w:r>
            <w:r>
              <w:rPr>
                <w:rFonts w:eastAsia="等线"/>
                <w:lang w:eastAsia="zh-CN"/>
              </w:rPr>
              <w:t>monitoring</w:t>
            </w:r>
            <w:r w:rsidR="00867534">
              <w:rPr>
                <w:rFonts w:eastAsia="等线"/>
                <w:lang w:eastAsia="zh-CN"/>
              </w:rPr>
              <w:t>; or</w:t>
            </w:r>
            <w:r w:rsidR="001A4DC2">
              <w:rPr>
                <w:rFonts w:eastAsia="等线"/>
                <w:lang w:eastAsia="zh-CN"/>
              </w:rPr>
              <w:t xml:space="preserve"> </w:t>
            </w:r>
            <w:r w:rsidR="001A4DC2" w:rsidRPr="001A4DC2">
              <w:rPr>
                <w:rFonts w:eastAsia="等线"/>
                <w:highlight w:val="green"/>
                <w:lang w:eastAsia="zh-CN"/>
              </w:rPr>
              <w:t>(CT4)</w:t>
            </w:r>
          </w:p>
          <w:p w14:paraId="34610F71" w14:textId="48CE60D2" w:rsidR="00202CF5" w:rsidRDefault="00202CF5" w:rsidP="00202CF5">
            <w:pPr>
              <w:spacing w:after="0"/>
              <w:rPr>
                <w:rFonts w:eastAsia="等线"/>
                <w:lang w:eastAsia="zh-CN"/>
              </w:rPr>
            </w:pPr>
            <w:r>
              <w:rPr>
                <w:rFonts w:eastAsia="等线"/>
                <w:lang w:eastAsia="zh-CN"/>
              </w:rPr>
              <w:t xml:space="preserve">- potential impact on MTLF </w:t>
            </w:r>
            <w:r w:rsidRPr="00FE4C17">
              <w:rPr>
                <w:rFonts w:eastAsia="等线"/>
                <w:lang w:eastAsia="zh-CN"/>
              </w:rPr>
              <w:t xml:space="preserve">performs model performance </w:t>
            </w:r>
            <w:r>
              <w:rPr>
                <w:rFonts w:eastAsia="等线"/>
                <w:lang w:eastAsia="zh-CN"/>
              </w:rPr>
              <w:t>monitoring</w:t>
            </w:r>
            <w:r w:rsidR="001A4DC2">
              <w:rPr>
                <w:rFonts w:eastAsia="等线"/>
                <w:lang w:eastAsia="zh-CN"/>
              </w:rPr>
              <w:t xml:space="preserve"> </w:t>
            </w:r>
            <w:r w:rsidR="001A4DC2" w:rsidRPr="00B85517">
              <w:rPr>
                <w:highlight w:val="yellow"/>
                <w:lang w:eastAsia="zh-CN"/>
              </w:rPr>
              <w:t>(CT</w:t>
            </w:r>
            <w:r w:rsidR="001A4DC2" w:rsidRPr="001A4DC2">
              <w:rPr>
                <w:highlight w:val="yellow"/>
                <w:lang w:eastAsia="zh-CN"/>
              </w:rPr>
              <w:t>3)</w:t>
            </w:r>
          </w:p>
          <w:p w14:paraId="4C7294E2" w14:textId="77777777" w:rsidR="00202CF5" w:rsidRDefault="00202CF5" w:rsidP="00202CF5">
            <w:pPr>
              <w:spacing w:after="0"/>
              <w:rPr>
                <w:rFonts w:eastAsia="等线"/>
                <w:lang w:eastAsia="zh-CN"/>
              </w:rPr>
            </w:pPr>
          </w:p>
          <w:p w14:paraId="74B5B0E6" w14:textId="7FD072BE" w:rsidR="00202CF5" w:rsidRDefault="0054021D" w:rsidP="00202CF5">
            <w:pPr>
              <w:spacing w:after="0"/>
              <w:rPr>
                <w:rFonts w:eastAsia="等线"/>
                <w:lang w:eastAsia="zh-CN"/>
              </w:rPr>
            </w:pPr>
            <w:r>
              <w:rPr>
                <w:rFonts w:eastAsia="等线"/>
                <w:lang w:eastAsia="zh-CN"/>
              </w:rPr>
              <w:t xml:space="preserve">Potential </w:t>
            </w:r>
            <w:r w:rsidR="00AA1D55">
              <w:rPr>
                <w:rFonts w:eastAsia="等线" w:hint="eastAsia"/>
                <w:lang w:eastAsia="zh-CN"/>
              </w:rPr>
              <w:t>clarification</w:t>
            </w:r>
            <w:r w:rsidR="00AA1D55">
              <w:rPr>
                <w:rFonts w:eastAsia="等线"/>
                <w:lang w:eastAsia="zh-CN"/>
              </w:rPr>
              <w:t xml:space="preserve"> </w:t>
            </w:r>
            <w:r w:rsidR="00AA1D55">
              <w:rPr>
                <w:rFonts w:eastAsia="等线" w:hint="eastAsia"/>
                <w:lang w:eastAsia="zh-CN"/>
              </w:rPr>
              <w:t>on</w:t>
            </w:r>
            <w:r w:rsidR="00AA1D55">
              <w:rPr>
                <w:rFonts w:eastAsia="等线"/>
                <w:lang w:eastAsia="zh-CN"/>
              </w:rPr>
              <w:t xml:space="preserve"> LMF </w:t>
            </w:r>
            <w:r w:rsidR="00AA1D55" w:rsidRPr="00FE4C17">
              <w:rPr>
                <w:rFonts w:eastAsia="等线"/>
                <w:lang w:eastAsia="zh-CN"/>
              </w:rPr>
              <w:t>chang</w:t>
            </w:r>
            <w:r w:rsidR="00AA1D55">
              <w:rPr>
                <w:rFonts w:eastAsia="等线" w:hint="eastAsia"/>
                <w:lang w:eastAsia="zh-CN"/>
              </w:rPr>
              <w:t>i</w:t>
            </w:r>
            <w:r w:rsidR="00AA1D55">
              <w:rPr>
                <w:rFonts w:eastAsia="等线"/>
                <w:lang w:eastAsia="zh-CN"/>
              </w:rPr>
              <w:t>ng</w:t>
            </w:r>
            <w:r w:rsidR="00AA1D55" w:rsidRPr="00FE4C17">
              <w:rPr>
                <w:rFonts w:eastAsia="等线"/>
                <w:lang w:eastAsia="zh-CN"/>
              </w:rPr>
              <w:t xml:space="preserve"> the </w:t>
            </w:r>
            <w:r w:rsidR="00AA1D55" w:rsidRPr="00FE4C17">
              <w:rPr>
                <w:rFonts w:eastAsia="等线" w:hint="eastAsia"/>
                <w:lang w:eastAsia="zh-CN"/>
              </w:rPr>
              <w:t>positioning</w:t>
            </w:r>
            <w:r w:rsidR="00AA1D55" w:rsidRPr="00FE4C17">
              <w:rPr>
                <w:rFonts w:eastAsia="等线"/>
                <w:lang w:eastAsia="zh-CN"/>
              </w:rPr>
              <w:t xml:space="preserve"> </w:t>
            </w:r>
            <w:r w:rsidR="00AA1D55" w:rsidRPr="00FE4C17">
              <w:rPr>
                <w:rFonts w:eastAsia="等线" w:hint="eastAsia"/>
                <w:lang w:eastAsia="zh-CN"/>
              </w:rPr>
              <w:t>method</w:t>
            </w:r>
            <w:r w:rsidR="008C10FE">
              <w:rPr>
                <w:rFonts w:eastAsia="等线"/>
                <w:lang w:eastAsia="zh-CN"/>
              </w:rPr>
              <w:t xml:space="preserve"> (</w:t>
            </w:r>
            <w:r w:rsidR="008C10FE" w:rsidRPr="008C10FE">
              <w:rPr>
                <w:rFonts w:eastAsia="等线"/>
                <w:highlight w:val="cyan"/>
                <w:lang w:eastAsia="zh-CN"/>
              </w:rPr>
              <w:t>CT1</w:t>
            </w:r>
            <w:r w:rsidR="008C10FE">
              <w:rPr>
                <w:rFonts w:eastAsia="等线"/>
                <w:lang w:eastAsia="zh-CN"/>
              </w:rPr>
              <w:t xml:space="preserve"> and </w:t>
            </w:r>
            <w:r w:rsidR="008C10FE" w:rsidRPr="008C10FE">
              <w:rPr>
                <w:rFonts w:eastAsia="等线"/>
                <w:highlight w:val="green"/>
                <w:lang w:eastAsia="zh-CN"/>
              </w:rPr>
              <w:t>CT4</w:t>
            </w:r>
            <w:r w:rsidR="008C10FE">
              <w:rPr>
                <w:rFonts w:eastAsia="等线"/>
                <w:lang w:eastAsia="zh-CN"/>
              </w:rPr>
              <w:t>)</w:t>
            </w:r>
          </w:p>
          <w:p w14:paraId="1C393432" w14:textId="77777777" w:rsidR="00202CF5" w:rsidRDefault="00202CF5" w:rsidP="00202CF5">
            <w:pPr>
              <w:spacing w:after="0"/>
              <w:rPr>
                <w:rFonts w:eastAsia="等线"/>
                <w:lang w:eastAsia="zh-CN"/>
              </w:rPr>
            </w:pPr>
          </w:p>
          <w:p w14:paraId="4F36ECC4" w14:textId="48446A32" w:rsidR="00160B2D" w:rsidRDefault="0084078F" w:rsidP="00160B2D">
            <w:pPr>
              <w:spacing w:after="0"/>
              <w:rPr>
                <w:rFonts w:eastAsia="等线"/>
                <w:lang w:eastAsia="zh-CN"/>
              </w:rPr>
            </w:pPr>
            <w:r>
              <w:rPr>
                <w:rFonts w:eastAsia="等线"/>
                <w:lang w:eastAsia="zh-CN"/>
              </w:rPr>
              <w:t xml:space="preserve">Potential </w:t>
            </w:r>
            <w:r w:rsidR="00AA1D55">
              <w:rPr>
                <w:rFonts w:eastAsia="等线" w:hint="eastAsia"/>
                <w:lang w:eastAsia="zh-CN"/>
              </w:rPr>
              <w:t>clarification</w:t>
            </w:r>
            <w:r w:rsidR="00AA1D55">
              <w:rPr>
                <w:rFonts w:eastAsia="等线"/>
                <w:lang w:eastAsia="zh-CN"/>
              </w:rPr>
              <w:t xml:space="preserve"> </w:t>
            </w:r>
            <w:r w:rsidR="00AA1D55">
              <w:rPr>
                <w:rFonts w:eastAsia="等线" w:hint="eastAsia"/>
                <w:lang w:eastAsia="zh-CN"/>
              </w:rPr>
              <w:t>on</w:t>
            </w:r>
            <w:r w:rsidR="00AA1D55">
              <w:rPr>
                <w:rFonts w:eastAsia="等线"/>
                <w:lang w:eastAsia="zh-CN"/>
              </w:rPr>
              <w:t xml:space="preserve"> </w:t>
            </w:r>
            <w:r w:rsidR="00160B2D">
              <w:rPr>
                <w:rFonts w:eastAsia="等线"/>
                <w:lang w:eastAsia="zh-CN"/>
              </w:rPr>
              <w:t xml:space="preserve">MTLF </w:t>
            </w:r>
            <w:r w:rsidR="00AA1D55" w:rsidRPr="00FE4C17">
              <w:rPr>
                <w:rFonts w:eastAsia="等线"/>
                <w:lang w:eastAsia="zh-CN"/>
              </w:rPr>
              <w:t>chang</w:t>
            </w:r>
            <w:r w:rsidR="00AA1D55">
              <w:rPr>
                <w:rFonts w:eastAsia="等线" w:hint="eastAsia"/>
                <w:lang w:eastAsia="zh-CN"/>
              </w:rPr>
              <w:t>i</w:t>
            </w:r>
            <w:r w:rsidR="00AA1D55">
              <w:rPr>
                <w:rFonts w:eastAsia="等线"/>
                <w:lang w:eastAsia="zh-CN"/>
              </w:rPr>
              <w:t>ng</w:t>
            </w:r>
            <w:r w:rsidR="00AA1D55" w:rsidRPr="00FE4C17">
              <w:rPr>
                <w:rFonts w:eastAsia="等线"/>
                <w:lang w:eastAsia="zh-CN"/>
              </w:rPr>
              <w:t xml:space="preserve"> the </w:t>
            </w:r>
            <w:r w:rsidR="00AA1D55" w:rsidRPr="00FE4C17">
              <w:rPr>
                <w:rFonts w:eastAsia="等线" w:hint="eastAsia"/>
                <w:lang w:eastAsia="zh-CN"/>
              </w:rPr>
              <w:t>positioning</w:t>
            </w:r>
            <w:r w:rsidR="00AA1D55" w:rsidRPr="00FE4C17">
              <w:rPr>
                <w:rFonts w:eastAsia="等线"/>
                <w:lang w:eastAsia="zh-CN"/>
              </w:rPr>
              <w:t xml:space="preserve"> </w:t>
            </w:r>
            <w:r w:rsidR="00AA1D55" w:rsidRPr="00FE4C17">
              <w:rPr>
                <w:rFonts w:eastAsia="等线" w:hint="eastAsia"/>
                <w:lang w:eastAsia="zh-CN"/>
              </w:rPr>
              <w:t>method</w:t>
            </w:r>
            <w:r w:rsidR="0048258D">
              <w:rPr>
                <w:rFonts w:eastAsia="等线"/>
                <w:lang w:eastAsia="zh-CN"/>
              </w:rPr>
              <w:t xml:space="preserve"> </w:t>
            </w:r>
            <w:r w:rsidR="00160B2D" w:rsidRPr="00B85517">
              <w:rPr>
                <w:highlight w:val="yellow"/>
                <w:lang w:eastAsia="zh-CN"/>
              </w:rPr>
              <w:t>(CT</w:t>
            </w:r>
            <w:r w:rsidR="00160B2D" w:rsidRPr="001A4DC2">
              <w:rPr>
                <w:highlight w:val="yellow"/>
                <w:lang w:eastAsia="zh-CN"/>
              </w:rPr>
              <w:t>3)</w:t>
            </w:r>
          </w:p>
          <w:p w14:paraId="56606598" w14:textId="0925EE14" w:rsidR="00AA1D55" w:rsidRPr="00160B2D" w:rsidRDefault="00AA1D55" w:rsidP="00AA1D55">
            <w:pPr>
              <w:spacing w:after="0"/>
              <w:rPr>
                <w:rFonts w:eastAsia="等线"/>
                <w:lang w:eastAsia="zh-CN"/>
              </w:rPr>
            </w:pPr>
          </w:p>
          <w:p w14:paraId="22177A5B" w14:textId="77777777" w:rsidR="00202CF5" w:rsidRPr="00160B2D" w:rsidRDefault="00202CF5" w:rsidP="00202CF5">
            <w:pPr>
              <w:spacing w:after="0"/>
              <w:rPr>
                <w:rFonts w:eastAsia="等线"/>
                <w:lang w:eastAsia="zh-CN"/>
              </w:rPr>
            </w:pPr>
          </w:p>
          <w:p w14:paraId="7C929A74" w14:textId="77777777" w:rsidR="00202CF5" w:rsidRDefault="00202CF5" w:rsidP="00202CF5">
            <w:pPr>
              <w:spacing w:after="0"/>
              <w:rPr>
                <w:rFonts w:eastAsia="等线"/>
                <w:lang w:eastAsia="zh-CN"/>
              </w:rPr>
            </w:pPr>
          </w:p>
          <w:p w14:paraId="5178660D" w14:textId="77777777" w:rsidR="00202CF5" w:rsidRDefault="00202CF5" w:rsidP="00202CF5">
            <w:pPr>
              <w:spacing w:after="0"/>
              <w:rPr>
                <w:rFonts w:eastAsia="等线"/>
                <w:lang w:eastAsia="zh-CN"/>
              </w:rPr>
            </w:pPr>
          </w:p>
          <w:p w14:paraId="6C4072D2" w14:textId="62D9F8F0" w:rsidR="00202CF5" w:rsidRDefault="00202CF5" w:rsidP="00202CF5">
            <w:pPr>
              <w:spacing w:after="0"/>
              <w:rPr>
                <w:rFonts w:eastAsia="等线"/>
                <w:lang w:eastAsia="zh-CN"/>
              </w:rPr>
            </w:pPr>
            <w:r>
              <w:rPr>
                <w:rFonts w:eastAsia="等线"/>
                <w:lang w:eastAsia="zh-CN"/>
              </w:rPr>
              <w:t>Potential impact on data collection</w:t>
            </w:r>
            <w:r w:rsidR="003F4126">
              <w:rPr>
                <w:rFonts w:eastAsia="等线"/>
                <w:lang w:eastAsia="zh-CN"/>
              </w:rPr>
              <w:t xml:space="preserve"> </w:t>
            </w:r>
            <w:r w:rsidR="003F4126" w:rsidRPr="003F4126">
              <w:rPr>
                <w:rFonts w:eastAsia="等线"/>
                <w:highlight w:val="cyan"/>
                <w:lang w:eastAsia="zh-CN"/>
              </w:rPr>
              <w:t>(CT1)</w:t>
            </w:r>
          </w:p>
          <w:p w14:paraId="302383D7" w14:textId="77777777" w:rsidR="00B81A09" w:rsidRDefault="00B81A09" w:rsidP="00202CF5">
            <w:pPr>
              <w:spacing w:after="0"/>
              <w:rPr>
                <w:rFonts w:eastAsia="等线"/>
                <w:lang w:eastAsia="zh-CN"/>
              </w:rPr>
            </w:pPr>
          </w:p>
          <w:p w14:paraId="6798CCA9" w14:textId="77777777" w:rsidR="00B81A09" w:rsidRDefault="00B81A09" w:rsidP="00202CF5">
            <w:pPr>
              <w:spacing w:after="0"/>
              <w:rPr>
                <w:rFonts w:eastAsia="等线"/>
                <w:lang w:eastAsia="zh-CN"/>
              </w:rPr>
            </w:pPr>
          </w:p>
          <w:p w14:paraId="7CBA8E84" w14:textId="77777777" w:rsidR="00B81A09" w:rsidRDefault="00B81A09" w:rsidP="00202CF5">
            <w:pPr>
              <w:spacing w:after="0"/>
              <w:rPr>
                <w:rFonts w:eastAsia="等线"/>
                <w:lang w:eastAsia="zh-CN"/>
              </w:rPr>
            </w:pPr>
          </w:p>
          <w:p w14:paraId="6F3FF32C" w14:textId="77777777" w:rsidR="00B81A09" w:rsidRDefault="00B81A09" w:rsidP="00202CF5">
            <w:pPr>
              <w:spacing w:after="0"/>
              <w:rPr>
                <w:rFonts w:eastAsia="等线"/>
                <w:lang w:eastAsia="zh-CN"/>
              </w:rPr>
            </w:pPr>
          </w:p>
          <w:p w14:paraId="04435ED3" w14:textId="77777777" w:rsidR="00B81A09" w:rsidRDefault="00B81A09" w:rsidP="00202CF5">
            <w:pPr>
              <w:spacing w:after="0"/>
              <w:rPr>
                <w:rFonts w:eastAsia="等线"/>
                <w:lang w:eastAsia="zh-CN"/>
              </w:rPr>
            </w:pPr>
          </w:p>
          <w:p w14:paraId="3B3E18CA" w14:textId="77777777" w:rsidR="00B81A09" w:rsidRDefault="00B81A09" w:rsidP="00202CF5">
            <w:pPr>
              <w:spacing w:after="0"/>
              <w:rPr>
                <w:rFonts w:eastAsia="等线"/>
                <w:lang w:eastAsia="zh-CN"/>
              </w:rPr>
            </w:pPr>
          </w:p>
          <w:p w14:paraId="252E47BB" w14:textId="77777777" w:rsidR="00B81A09" w:rsidRDefault="00B81A09" w:rsidP="00202CF5">
            <w:pPr>
              <w:spacing w:after="0"/>
              <w:rPr>
                <w:rFonts w:eastAsia="等线"/>
                <w:lang w:eastAsia="zh-CN"/>
              </w:rPr>
            </w:pPr>
          </w:p>
          <w:p w14:paraId="4DDC9053" w14:textId="6EBC0D53" w:rsidR="00B81A09" w:rsidRDefault="00AA1D55" w:rsidP="00202CF5">
            <w:pPr>
              <w:spacing w:after="0"/>
              <w:rPr>
                <w:rFonts w:eastAsia="等线"/>
                <w:lang w:eastAsia="zh-CN"/>
              </w:rPr>
            </w:pPr>
            <w:r>
              <w:rPr>
                <w:rFonts w:eastAsia="等线"/>
                <w:lang w:eastAsia="zh-CN"/>
              </w:rPr>
              <w:t xml:space="preserve">Potential impact on </w:t>
            </w:r>
            <w:r>
              <w:rPr>
                <w:rFonts w:eastAsia="等线"/>
              </w:rPr>
              <w:t>collecting UE related training data</w:t>
            </w:r>
            <w:r w:rsidR="00BF6CAB">
              <w:rPr>
                <w:rFonts w:eastAsia="等线"/>
              </w:rPr>
              <w:t>.</w:t>
            </w:r>
            <w:r w:rsidR="00AE6608">
              <w:rPr>
                <w:rFonts w:eastAsia="等线"/>
                <w:lang w:eastAsia="zh-CN"/>
              </w:rPr>
              <w:t xml:space="preserve"> (</w:t>
            </w:r>
            <w:r w:rsidR="00AE6608" w:rsidRPr="008C10FE">
              <w:rPr>
                <w:rFonts w:eastAsia="等线"/>
                <w:highlight w:val="cyan"/>
                <w:lang w:eastAsia="zh-CN"/>
              </w:rPr>
              <w:t>CT1</w:t>
            </w:r>
            <w:r w:rsidR="00AE6608">
              <w:rPr>
                <w:rFonts w:eastAsia="等线"/>
                <w:lang w:eastAsia="zh-CN"/>
              </w:rPr>
              <w:t xml:space="preserve"> and </w:t>
            </w:r>
            <w:r w:rsidR="00AE6608" w:rsidRPr="008C10FE">
              <w:rPr>
                <w:rFonts w:eastAsia="等线"/>
                <w:highlight w:val="green"/>
                <w:lang w:eastAsia="zh-CN"/>
              </w:rPr>
              <w:t>CT4</w:t>
            </w:r>
            <w:r w:rsidR="00AE6608">
              <w:rPr>
                <w:rFonts w:eastAsia="等线"/>
                <w:lang w:eastAsia="zh-CN"/>
              </w:rPr>
              <w:t>)</w:t>
            </w:r>
          </w:p>
          <w:p w14:paraId="1C9E77FB" w14:textId="77777777" w:rsidR="00B81A09" w:rsidRDefault="00B81A09" w:rsidP="00202CF5">
            <w:pPr>
              <w:spacing w:after="0"/>
              <w:rPr>
                <w:rFonts w:eastAsia="等线"/>
                <w:lang w:eastAsia="zh-CN"/>
              </w:rPr>
            </w:pPr>
          </w:p>
          <w:p w14:paraId="38732BF1" w14:textId="77777777" w:rsidR="00B81A09" w:rsidRDefault="00B81A09" w:rsidP="00202CF5">
            <w:pPr>
              <w:spacing w:after="0"/>
              <w:rPr>
                <w:rFonts w:eastAsia="等线"/>
                <w:lang w:eastAsia="zh-CN"/>
              </w:rPr>
            </w:pPr>
          </w:p>
          <w:p w14:paraId="11803682" w14:textId="77777777" w:rsidR="000F5800" w:rsidRDefault="000F5800" w:rsidP="00202CF5">
            <w:pPr>
              <w:spacing w:after="0"/>
              <w:rPr>
                <w:rFonts w:eastAsia="等线"/>
                <w:lang w:eastAsia="zh-CN"/>
              </w:rPr>
            </w:pPr>
          </w:p>
          <w:p w14:paraId="6FE0DCC5" w14:textId="77777777" w:rsidR="000F5800" w:rsidRDefault="000F5800" w:rsidP="00202CF5">
            <w:pPr>
              <w:spacing w:after="0"/>
              <w:rPr>
                <w:rFonts w:eastAsia="等线"/>
                <w:lang w:eastAsia="zh-CN"/>
              </w:rPr>
            </w:pPr>
          </w:p>
          <w:p w14:paraId="468A2D5E" w14:textId="77777777" w:rsidR="000F5800" w:rsidRDefault="000F5800" w:rsidP="00202CF5">
            <w:pPr>
              <w:spacing w:after="0"/>
              <w:rPr>
                <w:rFonts w:eastAsia="等线"/>
                <w:lang w:eastAsia="zh-CN"/>
              </w:rPr>
            </w:pPr>
          </w:p>
          <w:p w14:paraId="6A62D824" w14:textId="77777777" w:rsidR="000F5800" w:rsidRDefault="000F5800" w:rsidP="00202CF5">
            <w:pPr>
              <w:spacing w:after="0"/>
              <w:rPr>
                <w:rFonts w:eastAsia="等线"/>
                <w:lang w:eastAsia="zh-CN"/>
              </w:rPr>
            </w:pPr>
          </w:p>
          <w:p w14:paraId="553C804D" w14:textId="77777777" w:rsidR="000F5800" w:rsidRDefault="000F5800" w:rsidP="00202CF5">
            <w:pPr>
              <w:spacing w:after="0"/>
              <w:rPr>
                <w:rFonts w:eastAsia="等线"/>
                <w:lang w:eastAsia="zh-CN"/>
              </w:rPr>
            </w:pPr>
          </w:p>
          <w:p w14:paraId="2A0DA4FA" w14:textId="77777777" w:rsidR="000F5800" w:rsidRDefault="000F5800" w:rsidP="00202CF5">
            <w:pPr>
              <w:spacing w:after="0"/>
              <w:rPr>
                <w:rFonts w:eastAsia="等线"/>
                <w:lang w:eastAsia="zh-CN"/>
              </w:rPr>
            </w:pPr>
          </w:p>
          <w:p w14:paraId="5DA87387" w14:textId="77777777" w:rsidR="000F5800" w:rsidRDefault="000F5800" w:rsidP="00202CF5">
            <w:pPr>
              <w:spacing w:after="0"/>
              <w:rPr>
                <w:rFonts w:eastAsia="等线"/>
                <w:lang w:eastAsia="zh-CN"/>
              </w:rPr>
            </w:pPr>
          </w:p>
          <w:p w14:paraId="1203C266" w14:textId="77777777" w:rsidR="000F5800" w:rsidRDefault="000F5800" w:rsidP="00202CF5">
            <w:pPr>
              <w:spacing w:after="0"/>
              <w:rPr>
                <w:rFonts w:eastAsia="等线"/>
                <w:lang w:eastAsia="zh-CN"/>
              </w:rPr>
            </w:pPr>
          </w:p>
          <w:p w14:paraId="57DE854A" w14:textId="738F4C64" w:rsidR="00B81A09" w:rsidRDefault="00B81A09" w:rsidP="00202CF5">
            <w:pPr>
              <w:spacing w:after="0"/>
              <w:rPr>
                <w:rFonts w:eastAsia="等线"/>
              </w:rPr>
            </w:pPr>
            <w:r>
              <w:rPr>
                <w:rFonts w:eastAsia="等线"/>
                <w:lang w:eastAsia="zh-CN"/>
              </w:rPr>
              <w:t xml:space="preserve">Potential impact on NRF to </w:t>
            </w:r>
            <w:r>
              <w:rPr>
                <w:rFonts w:eastAsia="等线"/>
              </w:rPr>
              <w:t>support selection of an LMF</w:t>
            </w:r>
            <w:r w:rsidR="00A059D0">
              <w:rPr>
                <w:rFonts w:eastAsia="等线"/>
              </w:rPr>
              <w:t xml:space="preserve"> </w:t>
            </w:r>
            <w:r w:rsidR="00FD2180">
              <w:rPr>
                <w:rFonts w:eastAsia="等线"/>
              </w:rPr>
              <w:t>(</w:t>
            </w:r>
            <w:r w:rsidR="00FD2180" w:rsidRPr="008C10FE">
              <w:rPr>
                <w:rFonts w:eastAsia="等线"/>
                <w:highlight w:val="green"/>
                <w:lang w:eastAsia="zh-CN"/>
              </w:rPr>
              <w:t>CT4</w:t>
            </w:r>
            <w:r w:rsidR="00FD2180">
              <w:rPr>
                <w:rFonts w:eastAsia="等线"/>
                <w:lang w:eastAsia="zh-CN"/>
              </w:rPr>
              <w:t>)</w:t>
            </w:r>
          </w:p>
          <w:p w14:paraId="23BCD4D7" w14:textId="01A2A69D" w:rsidR="00AA1D55" w:rsidRPr="00202CF5" w:rsidRDefault="00AA1D55" w:rsidP="00202CF5">
            <w:pPr>
              <w:spacing w:after="0"/>
              <w:rPr>
                <w:rFonts w:eastAsia="等线"/>
                <w:lang w:eastAsia="zh-CN"/>
              </w:rPr>
            </w:pPr>
          </w:p>
        </w:tc>
        <w:tc>
          <w:tcPr>
            <w:tcW w:w="1394" w:type="dxa"/>
            <w:shd w:val="clear" w:color="auto" w:fill="auto"/>
          </w:tcPr>
          <w:p w14:paraId="1E3DF37B" w14:textId="77777777" w:rsidR="00944162" w:rsidRDefault="00944162" w:rsidP="00260B56">
            <w:pPr>
              <w:spacing w:after="0"/>
              <w:rPr>
                <w:lang w:val="fr-FR" w:eastAsia="zh-CN"/>
              </w:rPr>
            </w:pPr>
          </w:p>
          <w:p w14:paraId="37F71FA5" w14:textId="77777777" w:rsidR="00481EFE" w:rsidRDefault="00481EFE" w:rsidP="00260B56">
            <w:pPr>
              <w:spacing w:after="0"/>
              <w:rPr>
                <w:lang w:val="fr-FR" w:eastAsia="zh-CN"/>
              </w:rPr>
            </w:pPr>
          </w:p>
          <w:p w14:paraId="656A181B" w14:textId="00A89665" w:rsidR="00481EFE" w:rsidRDefault="00481EFE" w:rsidP="00260B56">
            <w:pPr>
              <w:spacing w:after="0"/>
              <w:rPr>
                <w:lang w:val="fr-FR" w:eastAsia="zh-CN"/>
              </w:rPr>
            </w:pPr>
          </w:p>
          <w:p w14:paraId="5E9E639A" w14:textId="7D5FECA6" w:rsidR="00626A9C" w:rsidRDefault="00626A9C" w:rsidP="00260B56">
            <w:pPr>
              <w:spacing w:after="0"/>
              <w:rPr>
                <w:lang w:val="fr-FR" w:eastAsia="zh-CN"/>
              </w:rPr>
            </w:pPr>
          </w:p>
          <w:p w14:paraId="6406A293" w14:textId="6D97CE6C" w:rsidR="00626A9C" w:rsidRDefault="00626A9C" w:rsidP="00260B56">
            <w:pPr>
              <w:spacing w:after="0"/>
              <w:rPr>
                <w:lang w:val="fr-FR" w:eastAsia="zh-CN"/>
              </w:rPr>
            </w:pPr>
          </w:p>
          <w:p w14:paraId="73D6EA16" w14:textId="16DF3AB7" w:rsidR="00626A9C" w:rsidRDefault="00626A9C" w:rsidP="00260B56">
            <w:pPr>
              <w:spacing w:after="0"/>
              <w:rPr>
                <w:lang w:val="fr-FR" w:eastAsia="zh-CN"/>
              </w:rPr>
            </w:pPr>
          </w:p>
          <w:p w14:paraId="0CDC478A" w14:textId="79B1306D" w:rsidR="00626A9C" w:rsidRDefault="00626A9C" w:rsidP="00260B56">
            <w:pPr>
              <w:spacing w:after="0"/>
              <w:rPr>
                <w:lang w:val="fr-FR" w:eastAsia="zh-CN"/>
              </w:rPr>
            </w:pPr>
          </w:p>
          <w:p w14:paraId="734A94EF" w14:textId="726F1F85" w:rsidR="00393823" w:rsidRPr="00393823" w:rsidRDefault="00CB0139" w:rsidP="00260B56">
            <w:pPr>
              <w:spacing w:after="0"/>
              <w:rPr>
                <w:highlight w:val="yellow"/>
                <w:lang w:val="fr-FR" w:eastAsia="zh-CN"/>
              </w:rPr>
            </w:pPr>
            <w:r w:rsidRPr="00393823">
              <w:rPr>
                <w:rFonts w:hint="eastAsia"/>
                <w:highlight w:val="yellow"/>
                <w:lang w:val="fr-FR" w:eastAsia="zh-CN"/>
              </w:rPr>
              <w:t>C</w:t>
            </w:r>
            <w:r w:rsidRPr="00393823">
              <w:rPr>
                <w:highlight w:val="yellow"/>
                <w:lang w:val="fr-FR" w:eastAsia="zh-CN"/>
              </w:rPr>
              <w:t>T3</w:t>
            </w:r>
            <w:r w:rsidR="00713069" w:rsidRPr="00393823">
              <w:rPr>
                <w:highlight w:val="yellow"/>
                <w:lang w:val="fr-FR" w:eastAsia="zh-CN"/>
              </w:rPr>
              <w:t xml:space="preserve">/ </w:t>
            </w:r>
          </w:p>
          <w:p w14:paraId="5F20BCF3" w14:textId="3B01D7E3" w:rsidR="00A03098" w:rsidRDefault="00713069" w:rsidP="00260B56">
            <w:pPr>
              <w:spacing w:after="0"/>
              <w:rPr>
                <w:highlight w:val="yellow"/>
                <w:lang w:eastAsia="zh-CN"/>
              </w:rPr>
            </w:pPr>
            <w:r w:rsidRPr="00111CE5">
              <w:rPr>
                <w:highlight w:val="yellow"/>
                <w:lang w:val="fr-FR" w:eastAsia="zh-CN"/>
              </w:rPr>
              <w:t xml:space="preserve">TS </w:t>
            </w:r>
            <w:r w:rsidR="00393823" w:rsidRPr="00111CE5">
              <w:rPr>
                <w:highlight w:val="yellow"/>
                <w:lang w:val="fr-FR" w:eastAsia="zh-CN"/>
              </w:rPr>
              <w:t>29.520</w:t>
            </w:r>
            <w:r w:rsidR="00111CE5" w:rsidRPr="00111CE5">
              <w:rPr>
                <w:highlight w:val="yellow"/>
                <w:lang w:val="fr-FR" w:eastAsia="zh-CN"/>
              </w:rPr>
              <w:t xml:space="preserve">, </w:t>
            </w:r>
            <w:r w:rsidR="00111CE5" w:rsidRPr="00111CE5">
              <w:rPr>
                <w:highlight w:val="yellow"/>
                <w:lang w:eastAsia="zh-CN"/>
              </w:rPr>
              <w:t>TS 29.552</w:t>
            </w:r>
          </w:p>
          <w:p w14:paraId="50C3EE5D" w14:textId="77777777" w:rsidR="00CF7CD4" w:rsidRPr="00A03098" w:rsidRDefault="00CF7CD4" w:rsidP="00260B56">
            <w:pPr>
              <w:spacing w:after="0"/>
              <w:rPr>
                <w:highlight w:val="yellow"/>
                <w:lang w:eastAsia="zh-CN"/>
              </w:rPr>
            </w:pPr>
          </w:p>
          <w:p w14:paraId="600DBFEA" w14:textId="470831E3" w:rsidR="00260B56" w:rsidRPr="00254910" w:rsidRDefault="007B070F" w:rsidP="00260B56">
            <w:pPr>
              <w:spacing w:after="0"/>
              <w:rPr>
                <w:highlight w:val="green"/>
                <w:lang w:val="fr-FR" w:eastAsia="zh-CN"/>
              </w:rPr>
            </w:pPr>
            <w:r w:rsidRPr="00254910">
              <w:rPr>
                <w:rFonts w:hint="eastAsia"/>
                <w:highlight w:val="green"/>
                <w:lang w:val="fr-FR" w:eastAsia="zh-CN"/>
              </w:rPr>
              <w:t>C</w:t>
            </w:r>
            <w:r w:rsidRPr="00254910">
              <w:rPr>
                <w:highlight w:val="green"/>
                <w:lang w:val="fr-FR" w:eastAsia="zh-CN"/>
              </w:rPr>
              <w:t>T4</w:t>
            </w:r>
            <w:r w:rsidR="00254910" w:rsidRPr="00254910">
              <w:rPr>
                <w:highlight w:val="green"/>
                <w:lang w:val="fr-FR" w:eastAsia="zh-CN"/>
              </w:rPr>
              <w:t>/</w:t>
            </w:r>
          </w:p>
          <w:p w14:paraId="206EBA71" w14:textId="0529BDF6" w:rsidR="00254910" w:rsidRDefault="00254910" w:rsidP="00260B56">
            <w:pPr>
              <w:spacing w:after="0"/>
              <w:rPr>
                <w:lang w:val="fr-FR" w:eastAsia="zh-CN"/>
              </w:rPr>
            </w:pPr>
            <w:r w:rsidRPr="00254910">
              <w:rPr>
                <w:highlight w:val="green"/>
                <w:lang w:eastAsia="zh-CN"/>
              </w:rPr>
              <w:t xml:space="preserve">TS </w:t>
            </w:r>
            <w:r w:rsidRPr="00254910">
              <w:rPr>
                <w:rFonts w:hint="eastAsia"/>
                <w:highlight w:val="green"/>
                <w:lang w:eastAsia="zh-CN"/>
              </w:rPr>
              <w:t>29.572</w:t>
            </w:r>
          </w:p>
          <w:p w14:paraId="017490B0" w14:textId="77777777" w:rsidR="003A5398" w:rsidRPr="00893A85" w:rsidRDefault="003A5398" w:rsidP="00260B56">
            <w:pPr>
              <w:spacing w:after="0"/>
              <w:rPr>
                <w:highlight w:val="cyan"/>
                <w:lang w:val="fr-FR" w:eastAsia="zh-CN"/>
              </w:rPr>
            </w:pPr>
          </w:p>
          <w:p w14:paraId="4C567256" w14:textId="77777777" w:rsidR="00893A85" w:rsidRPr="00893A85" w:rsidRDefault="00893A85" w:rsidP="00260B56">
            <w:pPr>
              <w:spacing w:after="0"/>
              <w:rPr>
                <w:highlight w:val="cyan"/>
                <w:lang w:val="fr-FR" w:eastAsia="zh-CN"/>
              </w:rPr>
            </w:pPr>
            <w:r w:rsidRPr="00893A85">
              <w:rPr>
                <w:rFonts w:hint="eastAsia"/>
                <w:highlight w:val="cyan"/>
                <w:lang w:val="fr-FR" w:eastAsia="zh-CN"/>
              </w:rPr>
              <w:t>C</w:t>
            </w:r>
            <w:r w:rsidRPr="00893A85">
              <w:rPr>
                <w:highlight w:val="cyan"/>
                <w:lang w:val="fr-FR" w:eastAsia="zh-CN"/>
              </w:rPr>
              <w:t>T1/</w:t>
            </w:r>
          </w:p>
          <w:p w14:paraId="697C9997" w14:textId="04E7D156" w:rsidR="003A5398" w:rsidRPr="00893A85" w:rsidRDefault="00893A85" w:rsidP="00260B56">
            <w:pPr>
              <w:spacing w:after="0"/>
              <w:rPr>
                <w:highlight w:val="cyan"/>
                <w:lang w:val="fr-FR" w:eastAsia="zh-CN"/>
              </w:rPr>
            </w:pPr>
            <w:r w:rsidRPr="00893A85">
              <w:rPr>
                <w:highlight w:val="cyan"/>
                <w:lang w:val="fr-FR" w:eastAsia="zh-CN"/>
              </w:rPr>
              <w:t>TS 24.571</w:t>
            </w:r>
          </w:p>
          <w:p w14:paraId="35D84455" w14:textId="4722DCF2" w:rsidR="003A5398" w:rsidRDefault="00893A85" w:rsidP="00260B56">
            <w:pPr>
              <w:spacing w:after="0"/>
              <w:rPr>
                <w:lang w:val="fr-FR" w:eastAsia="zh-CN"/>
              </w:rPr>
            </w:pPr>
            <w:r w:rsidRPr="00893A85">
              <w:rPr>
                <w:rFonts w:hint="eastAsia"/>
                <w:highlight w:val="cyan"/>
                <w:lang w:val="fr-FR" w:eastAsia="zh-CN"/>
              </w:rPr>
              <w:t>T</w:t>
            </w:r>
            <w:r w:rsidRPr="00893A85">
              <w:rPr>
                <w:highlight w:val="cyan"/>
                <w:lang w:val="fr-FR" w:eastAsia="zh-CN"/>
              </w:rPr>
              <w:t>S 24.572</w:t>
            </w:r>
          </w:p>
          <w:p w14:paraId="6A7A6061" w14:textId="77777777" w:rsidR="003A5398" w:rsidRDefault="003A5398" w:rsidP="00260B56">
            <w:pPr>
              <w:spacing w:after="0"/>
              <w:rPr>
                <w:lang w:val="fr-FR" w:eastAsia="zh-CN"/>
              </w:rPr>
            </w:pPr>
          </w:p>
          <w:p w14:paraId="1A61C8A5" w14:textId="77777777" w:rsidR="003A5398" w:rsidRDefault="003A5398" w:rsidP="00260B56">
            <w:pPr>
              <w:spacing w:after="0"/>
              <w:rPr>
                <w:lang w:val="fr-FR" w:eastAsia="zh-CN"/>
              </w:rPr>
            </w:pPr>
          </w:p>
          <w:p w14:paraId="2545FC10" w14:textId="77777777" w:rsidR="003A5398" w:rsidRDefault="003A5398" w:rsidP="00260B56">
            <w:pPr>
              <w:spacing w:after="0"/>
              <w:rPr>
                <w:lang w:val="fr-FR" w:eastAsia="zh-CN"/>
              </w:rPr>
            </w:pPr>
          </w:p>
          <w:p w14:paraId="4645E5DF" w14:textId="77777777" w:rsidR="008D52C2" w:rsidRPr="00893A85" w:rsidRDefault="008D52C2" w:rsidP="008D52C2">
            <w:pPr>
              <w:spacing w:after="0"/>
              <w:rPr>
                <w:highlight w:val="cyan"/>
                <w:lang w:val="fr-FR" w:eastAsia="zh-CN"/>
              </w:rPr>
            </w:pPr>
            <w:r w:rsidRPr="00893A85">
              <w:rPr>
                <w:rFonts w:hint="eastAsia"/>
                <w:highlight w:val="cyan"/>
                <w:lang w:val="fr-FR" w:eastAsia="zh-CN"/>
              </w:rPr>
              <w:t>C</w:t>
            </w:r>
            <w:r w:rsidRPr="00893A85">
              <w:rPr>
                <w:highlight w:val="cyan"/>
                <w:lang w:val="fr-FR" w:eastAsia="zh-CN"/>
              </w:rPr>
              <w:t>T1/</w:t>
            </w:r>
          </w:p>
          <w:p w14:paraId="19B5B3AF" w14:textId="35A2622E" w:rsidR="003A5398" w:rsidRDefault="008D52C2" w:rsidP="00260B56">
            <w:pPr>
              <w:spacing w:after="0"/>
              <w:rPr>
                <w:lang w:val="fr-FR" w:eastAsia="zh-CN"/>
              </w:rPr>
            </w:pPr>
            <w:r w:rsidRPr="00893A85">
              <w:rPr>
                <w:highlight w:val="cyan"/>
                <w:lang w:val="fr-FR" w:eastAsia="zh-CN"/>
              </w:rPr>
              <w:t>TS 24.571</w:t>
            </w:r>
          </w:p>
          <w:p w14:paraId="796CACA5" w14:textId="77777777" w:rsidR="008D52C2" w:rsidRDefault="008D52C2" w:rsidP="008D52C2">
            <w:pPr>
              <w:spacing w:after="0"/>
              <w:rPr>
                <w:lang w:val="fr-FR" w:eastAsia="zh-CN"/>
              </w:rPr>
            </w:pPr>
            <w:r w:rsidRPr="00893A85">
              <w:rPr>
                <w:rFonts w:hint="eastAsia"/>
                <w:highlight w:val="cyan"/>
                <w:lang w:val="fr-FR" w:eastAsia="zh-CN"/>
              </w:rPr>
              <w:t>T</w:t>
            </w:r>
            <w:r w:rsidRPr="00893A85">
              <w:rPr>
                <w:highlight w:val="cyan"/>
                <w:lang w:val="fr-FR" w:eastAsia="zh-CN"/>
              </w:rPr>
              <w:t>S 24.572</w:t>
            </w:r>
          </w:p>
          <w:p w14:paraId="1EB49ADB" w14:textId="77777777" w:rsidR="00797D33" w:rsidRPr="001C488F" w:rsidRDefault="00797D33" w:rsidP="00260B56">
            <w:pPr>
              <w:spacing w:after="0"/>
              <w:rPr>
                <w:highlight w:val="green"/>
                <w:lang w:val="fr-FR" w:eastAsia="zh-CN"/>
              </w:rPr>
            </w:pPr>
            <w:r w:rsidRPr="001C488F">
              <w:rPr>
                <w:highlight w:val="green"/>
                <w:lang w:val="fr-FR" w:eastAsia="zh-CN"/>
              </w:rPr>
              <w:t>CT4/</w:t>
            </w:r>
          </w:p>
          <w:p w14:paraId="242B2620" w14:textId="5283AEE6" w:rsidR="003A5398" w:rsidRDefault="00797D33" w:rsidP="00260B56">
            <w:pPr>
              <w:spacing w:after="0"/>
              <w:rPr>
                <w:lang w:val="fr-FR" w:eastAsia="zh-CN"/>
              </w:rPr>
            </w:pPr>
            <w:r w:rsidRPr="001C488F">
              <w:rPr>
                <w:highlight w:val="green"/>
                <w:lang w:val="fr-FR" w:eastAsia="zh-CN"/>
              </w:rPr>
              <w:t xml:space="preserve">TS </w:t>
            </w:r>
            <w:r w:rsidR="00A401D6" w:rsidRPr="001C488F">
              <w:rPr>
                <w:rFonts w:hint="eastAsia"/>
                <w:highlight w:val="green"/>
                <w:lang w:val="fr-FR" w:eastAsia="zh-CN"/>
              </w:rPr>
              <w:t>2</w:t>
            </w:r>
            <w:r w:rsidR="00A401D6" w:rsidRPr="001C488F">
              <w:rPr>
                <w:highlight w:val="green"/>
                <w:lang w:val="fr-FR" w:eastAsia="zh-CN"/>
              </w:rPr>
              <w:t>9</w:t>
            </w:r>
            <w:r w:rsidRPr="001C488F">
              <w:rPr>
                <w:highlight w:val="green"/>
                <w:lang w:val="fr-FR" w:eastAsia="zh-CN"/>
              </w:rPr>
              <w:t>.</w:t>
            </w:r>
            <w:r w:rsidR="00A401D6" w:rsidRPr="001C488F">
              <w:rPr>
                <w:highlight w:val="green"/>
                <w:lang w:val="fr-FR" w:eastAsia="zh-CN"/>
              </w:rPr>
              <w:t>5</w:t>
            </w:r>
            <w:r w:rsidR="00A401D6" w:rsidRPr="00145317">
              <w:rPr>
                <w:highlight w:val="green"/>
                <w:lang w:val="fr-FR" w:eastAsia="zh-CN"/>
              </w:rPr>
              <w:t>7</w:t>
            </w:r>
            <w:r w:rsidR="00145317" w:rsidRPr="00145317">
              <w:rPr>
                <w:highlight w:val="green"/>
                <w:lang w:val="fr-FR" w:eastAsia="zh-CN"/>
              </w:rPr>
              <w:t>2</w:t>
            </w:r>
          </w:p>
          <w:p w14:paraId="175AB340" w14:textId="77777777" w:rsidR="003A5398" w:rsidRDefault="003A5398" w:rsidP="00260B56">
            <w:pPr>
              <w:spacing w:after="0"/>
              <w:rPr>
                <w:lang w:val="fr-FR" w:eastAsia="zh-CN"/>
              </w:rPr>
            </w:pPr>
          </w:p>
          <w:p w14:paraId="5624E102" w14:textId="2582E70D" w:rsidR="003A5398" w:rsidRDefault="003A5398" w:rsidP="00260B56">
            <w:pPr>
              <w:spacing w:after="0"/>
              <w:rPr>
                <w:lang w:val="fr-FR" w:eastAsia="zh-CN"/>
              </w:rPr>
            </w:pPr>
          </w:p>
          <w:p w14:paraId="1AEEB0BC" w14:textId="61D41CEC" w:rsidR="003A5398" w:rsidRDefault="003A5398" w:rsidP="00260B56">
            <w:pPr>
              <w:spacing w:after="0"/>
              <w:rPr>
                <w:lang w:val="fr-FR" w:eastAsia="zh-CN"/>
              </w:rPr>
            </w:pPr>
          </w:p>
          <w:p w14:paraId="216665D3" w14:textId="705D0C31" w:rsidR="00145317" w:rsidRDefault="00145317" w:rsidP="00260B56">
            <w:pPr>
              <w:spacing w:after="0"/>
              <w:rPr>
                <w:lang w:val="fr-FR" w:eastAsia="zh-CN"/>
              </w:rPr>
            </w:pPr>
          </w:p>
          <w:p w14:paraId="3CA9AB03" w14:textId="54126BA1" w:rsidR="00145317" w:rsidRDefault="00145317" w:rsidP="00260B56">
            <w:pPr>
              <w:spacing w:after="0"/>
              <w:rPr>
                <w:lang w:val="fr-FR" w:eastAsia="zh-CN"/>
              </w:rPr>
            </w:pPr>
          </w:p>
          <w:p w14:paraId="6ED4066F" w14:textId="77777777" w:rsidR="00145317" w:rsidRDefault="00145317" w:rsidP="00260B56">
            <w:pPr>
              <w:spacing w:after="0"/>
              <w:rPr>
                <w:lang w:val="fr-FR" w:eastAsia="zh-CN"/>
              </w:rPr>
            </w:pPr>
          </w:p>
          <w:p w14:paraId="3BA0209F" w14:textId="5272ACBB" w:rsidR="003A5398" w:rsidRPr="003A5398" w:rsidRDefault="003A5398" w:rsidP="00260B56">
            <w:pPr>
              <w:spacing w:after="0"/>
              <w:rPr>
                <w:highlight w:val="green"/>
                <w:lang w:val="fr-FR" w:eastAsia="zh-CN"/>
              </w:rPr>
            </w:pPr>
            <w:r w:rsidRPr="003A5398">
              <w:rPr>
                <w:rFonts w:hint="eastAsia"/>
                <w:highlight w:val="green"/>
                <w:lang w:val="fr-FR" w:eastAsia="zh-CN"/>
              </w:rPr>
              <w:t>C</w:t>
            </w:r>
            <w:r w:rsidRPr="003A5398">
              <w:rPr>
                <w:highlight w:val="green"/>
                <w:lang w:val="fr-FR" w:eastAsia="zh-CN"/>
              </w:rPr>
              <w:t>T4/</w:t>
            </w:r>
          </w:p>
          <w:p w14:paraId="524435B1" w14:textId="2A891C7D" w:rsidR="003A5398" w:rsidRDefault="003A5398" w:rsidP="00260B56">
            <w:pPr>
              <w:spacing w:after="0"/>
              <w:rPr>
                <w:lang w:val="fr-FR" w:eastAsia="zh-CN"/>
              </w:rPr>
            </w:pPr>
            <w:r>
              <w:rPr>
                <w:highlight w:val="green"/>
                <w:lang w:val="fr-FR" w:eastAsia="zh-CN"/>
              </w:rPr>
              <w:t xml:space="preserve">TS </w:t>
            </w:r>
            <w:r w:rsidRPr="003A5398">
              <w:rPr>
                <w:rFonts w:hint="eastAsia"/>
                <w:highlight w:val="green"/>
                <w:lang w:val="fr-FR" w:eastAsia="zh-CN"/>
              </w:rPr>
              <w:t>2</w:t>
            </w:r>
            <w:r w:rsidRPr="003A5398">
              <w:rPr>
                <w:highlight w:val="green"/>
                <w:lang w:val="fr-FR" w:eastAsia="zh-CN"/>
              </w:rPr>
              <w:t>9.510</w:t>
            </w:r>
          </w:p>
          <w:p w14:paraId="16739E79" w14:textId="77777777" w:rsidR="003A5398" w:rsidRDefault="003A5398" w:rsidP="00260B56">
            <w:pPr>
              <w:spacing w:after="0"/>
              <w:rPr>
                <w:lang w:val="fr-FR" w:eastAsia="zh-CN"/>
              </w:rPr>
            </w:pPr>
          </w:p>
          <w:p w14:paraId="6B77F3A9" w14:textId="77777777" w:rsidR="008D52C2" w:rsidRDefault="008D52C2" w:rsidP="00260B56">
            <w:pPr>
              <w:spacing w:after="0"/>
              <w:rPr>
                <w:lang w:val="fr-FR" w:eastAsia="zh-CN"/>
              </w:rPr>
            </w:pPr>
          </w:p>
          <w:p w14:paraId="0A31AFF1" w14:textId="1AE6B5B1" w:rsidR="008D52C2" w:rsidRPr="008D52C2" w:rsidRDefault="008D52C2" w:rsidP="008D52C2">
            <w:pPr>
              <w:spacing w:after="0"/>
              <w:rPr>
                <w:highlight w:val="yellow"/>
                <w:lang w:val="fr-FR" w:eastAsia="zh-CN"/>
              </w:rPr>
            </w:pPr>
            <w:r w:rsidRPr="008D52C2">
              <w:rPr>
                <w:rFonts w:hint="eastAsia"/>
                <w:highlight w:val="yellow"/>
                <w:lang w:val="fr-FR" w:eastAsia="zh-CN"/>
              </w:rPr>
              <w:t>C</w:t>
            </w:r>
            <w:r w:rsidRPr="008D52C2">
              <w:rPr>
                <w:highlight w:val="yellow"/>
                <w:lang w:val="fr-FR" w:eastAsia="zh-CN"/>
              </w:rPr>
              <w:t>T3/</w:t>
            </w:r>
          </w:p>
          <w:p w14:paraId="2F377184" w14:textId="4B4617B4" w:rsidR="008D52C2" w:rsidRPr="009D3B0C" w:rsidRDefault="008D52C2" w:rsidP="008D52C2">
            <w:pPr>
              <w:spacing w:after="0"/>
              <w:rPr>
                <w:highlight w:val="yellow"/>
                <w:lang w:val="fr-FR" w:eastAsia="zh-CN"/>
              </w:rPr>
            </w:pPr>
            <w:r w:rsidRPr="009D3B0C">
              <w:rPr>
                <w:highlight w:val="yellow"/>
                <w:lang w:val="fr-FR" w:eastAsia="zh-CN"/>
              </w:rPr>
              <w:t xml:space="preserve">TS </w:t>
            </w:r>
            <w:r w:rsidRPr="009D3B0C">
              <w:rPr>
                <w:rFonts w:hint="eastAsia"/>
                <w:highlight w:val="yellow"/>
                <w:lang w:val="fr-FR" w:eastAsia="zh-CN"/>
              </w:rPr>
              <w:t>2</w:t>
            </w:r>
            <w:r w:rsidRPr="009D3B0C">
              <w:rPr>
                <w:highlight w:val="yellow"/>
                <w:lang w:val="fr-FR" w:eastAsia="zh-CN"/>
              </w:rPr>
              <w:t>9.520</w:t>
            </w:r>
          </w:p>
          <w:p w14:paraId="6313C70E" w14:textId="5BA4E30C" w:rsidR="008D52C2" w:rsidRDefault="00111CE5" w:rsidP="00260B56">
            <w:pPr>
              <w:spacing w:after="0"/>
              <w:rPr>
                <w:lang w:val="fr-FR" w:eastAsia="zh-CN"/>
              </w:rPr>
            </w:pPr>
            <w:r w:rsidRPr="009D3B0C">
              <w:rPr>
                <w:highlight w:val="yellow"/>
                <w:lang w:val="fr-FR" w:eastAsia="zh-CN"/>
              </w:rPr>
              <w:t>TS 29.552</w:t>
            </w:r>
          </w:p>
          <w:p w14:paraId="408A307B" w14:textId="3CD8410C" w:rsidR="008D52C2" w:rsidRDefault="008D52C2" w:rsidP="00260B56">
            <w:pPr>
              <w:spacing w:after="0"/>
              <w:rPr>
                <w:lang w:val="fr-FR" w:eastAsia="zh-CN"/>
              </w:rPr>
            </w:pPr>
          </w:p>
          <w:p w14:paraId="4F443B08" w14:textId="77777777" w:rsidR="00F06E11" w:rsidRDefault="00F06E11" w:rsidP="00260B56">
            <w:pPr>
              <w:spacing w:after="0"/>
              <w:rPr>
                <w:lang w:val="fr-FR" w:eastAsia="zh-CN"/>
              </w:rPr>
            </w:pPr>
          </w:p>
          <w:p w14:paraId="1072C650" w14:textId="77777777" w:rsidR="008D52C2" w:rsidRPr="008D52C2" w:rsidRDefault="008D52C2" w:rsidP="008D52C2">
            <w:pPr>
              <w:spacing w:after="0"/>
              <w:rPr>
                <w:highlight w:val="yellow"/>
                <w:lang w:val="fr-FR" w:eastAsia="zh-CN"/>
              </w:rPr>
            </w:pPr>
            <w:r w:rsidRPr="008D52C2">
              <w:rPr>
                <w:rFonts w:hint="eastAsia"/>
                <w:highlight w:val="yellow"/>
                <w:lang w:val="fr-FR" w:eastAsia="zh-CN"/>
              </w:rPr>
              <w:t>C</w:t>
            </w:r>
            <w:r w:rsidRPr="008D52C2">
              <w:rPr>
                <w:highlight w:val="yellow"/>
                <w:lang w:val="fr-FR" w:eastAsia="zh-CN"/>
              </w:rPr>
              <w:t>T3/</w:t>
            </w:r>
          </w:p>
          <w:p w14:paraId="1E2EA68F" w14:textId="77777777" w:rsidR="008D52C2" w:rsidRPr="00B85517" w:rsidRDefault="008D52C2" w:rsidP="008D52C2">
            <w:pPr>
              <w:spacing w:after="0"/>
              <w:rPr>
                <w:highlight w:val="yellow"/>
                <w:lang w:val="fr-FR" w:eastAsia="zh-CN"/>
              </w:rPr>
            </w:pPr>
            <w:r w:rsidRPr="00B85517">
              <w:rPr>
                <w:highlight w:val="yellow"/>
                <w:lang w:val="fr-FR" w:eastAsia="zh-CN"/>
              </w:rPr>
              <w:t xml:space="preserve">TS </w:t>
            </w:r>
            <w:r w:rsidRPr="00B85517">
              <w:rPr>
                <w:rFonts w:hint="eastAsia"/>
                <w:highlight w:val="yellow"/>
                <w:lang w:val="fr-FR" w:eastAsia="zh-CN"/>
              </w:rPr>
              <w:t>2</w:t>
            </w:r>
            <w:r w:rsidRPr="00B85517">
              <w:rPr>
                <w:highlight w:val="yellow"/>
                <w:lang w:val="fr-FR" w:eastAsia="zh-CN"/>
              </w:rPr>
              <w:t>9.520</w:t>
            </w:r>
          </w:p>
          <w:p w14:paraId="05817C60" w14:textId="5FA72DC2" w:rsidR="008D52C2" w:rsidRDefault="00111CE5" w:rsidP="00260B56">
            <w:pPr>
              <w:spacing w:after="0"/>
              <w:rPr>
                <w:lang w:val="fr-FR" w:eastAsia="zh-CN"/>
              </w:rPr>
            </w:pPr>
            <w:r w:rsidRPr="00B85517">
              <w:rPr>
                <w:highlight w:val="yellow"/>
                <w:lang w:val="fr-FR" w:eastAsia="zh-CN"/>
              </w:rPr>
              <w:t>TS 29.552</w:t>
            </w:r>
          </w:p>
          <w:p w14:paraId="68298B57" w14:textId="7CD955D8" w:rsidR="00202CF5" w:rsidRDefault="00B85517" w:rsidP="00260B56">
            <w:pPr>
              <w:spacing w:after="0"/>
              <w:rPr>
                <w:lang w:val="fr-FR" w:eastAsia="zh-CN"/>
              </w:rPr>
            </w:pPr>
            <w:r w:rsidRPr="00B85517">
              <w:rPr>
                <w:rFonts w:hint="eastAsia"/>
                <w:highlight w:val="yellow"/>
                <w:lang w:val="fr-FR" w:eastAsia="zh-CN"/>
              </w:rPr>
              <w:t>T</w:t>
            </w:r>
            <w:r w:rsidRPr="00B85517">
              <w:rPr>
                <w:highlight w:val="yellow"/>
                <w:lang w:val="fr-FR" w:eastAsia="zh-CN"/>
              </w:rPr>
              <w:t>S 29.575</w:t>
            </w:r>
          </w:p>
          <w:p w14:paraId="771802B1" w14:textId="77777777" w:rsidR="00202CF5" w:rsidRDefault="00202CF5" w:rsidP="00260B56">
            <w:pPr>
              <w:spacing w:after="0"/>
              <w:rPr>
                <w:lang w:val="fr-FR" w:eastAsia="zh-CN"/>
              </w:rPr>
            </w:pPr>
          </w:p>
          <w:p w14:paraId="0E3AD77B" w14:textId="77777777" w:rsidR="00202CF5" w:rsidRDefault="00202CF5" w:rsidP="00260B56">
            <w:pPr>
              <w:spacing w:after="0"/>
              <w:rPr>
                <w:lang w:val="fr-FR" w:eastAsia="zh-CN"/>
              </w:rPr>
            </w:pPr>
          </w:p>
          <w:p w14:paraId="1AB81B6E" w14:textId="77777777" w:rsidR="00202CF5" w:rsidRDefault="00202CF5" w:rsidP="00260B56">
            <w:pPr>
              <w:spacing w:after="0"/>
              <w:rPr>
                <w:lang w:val="fr-FR" w:eastAsia="zh-CN"/>
              </w:rPr>
            </w:pPr>
          </w:p>
          <w:p w14:paraId="585892E4" w14:textId="77777777" w:rsidR="00202CF5" w:rsidRDefault="00202CF5" w:rsidP="00260B56">
            <w:pPr>
              <w:spacing w:after="0"/>
              <w:rPr>
                <w:lang w:val="fr-FR" w:eastAsia="zh-CN"/>
              </w:rPr>
            </w:pPr>
          </w:p>
          <w:p w14:paraId="27CB0967" w14:textId="77777777" w:rsidR="00202CF5" w:rsidRDefault="00202CF5" w:rsidP="00260B56">
            <w:pPr>
              <w:spacing w:after="0"/>
              <w:rPr>
                <w:lang w:val="fr-FR" w:eastAsia="zh-CN"/>
              </w:rPr>
            </w:pPr>
          </w:p>
          <w:p w14:paraId="00C9BC98" w14:textId="77777777" w:rsidR="00202CF5" w:rsidRDefault="00202CF5" w:rsidP="00260B56">
            <w:pPr>
              <w:spacing w:after="0"/>
              <w:rPr>
                <w:lang w:val="fr-FR" w:eastAsia="zh-CN"/>
              </w:rPr>
            </w:pPr>
          </w:p>
          <w:p w14:paraId="0DB08855" w14:textId="77777777" w:rsidR="00202CF5" w:rsidRDefault="00202CF5" w:rsidP="00260B56">
            <w:pPr>
              <w:spacing w:after="0"/>
              <w:rPr>
                <w:lang w:val="fr-FR" w:eastAsia="zh-CN"/>
              </w:rPr>
            </w:pPr>
          </w:p>
          <w:p w14:paraId="45BBAF93" w14:textId="77777777" w:rsidR="00202CF5" w:rsidRDefault="00202CF5" w:rsidP="00260B56">
            <w:pPr>
              <w:spacing w:after="0"/>
              <w:rPr>
                <w:lang w:val="fr-FR" w:eastAsia="zh-CN"/>
              </w:rPr>
            </w:pPr>
          </w:p>
          <w:p w14:paraId="07BCA8EC" w14:textId="77777777" w:rsidR="00202CF5" w:rsidRDefault="00202CF5" w:rsidP="00260B56">
            <w:pPr>
              <w:spacing w:after="0"/>
              <w:rPr>
                <w:lang w:val="fr-FR" w:eastAsia="zh-CN"/>
              </w:rPr>
            </w:pPr>
          </w:p>
          <w:p w14:paraId="4F39554F" w14:textId="77777777" w:rsidR="00202CF5" w:rsidRDefault="00202CF5" w:rsidP="00260B56">
            <w:pPr>
              <w:spacing w:after="0"/>
              <w:rPr>
                <w:lang w:val="fr-FR" w:eastAsia="zh-CN"/>
              </w:rPr>
            </w:pPr>
          </w:p>
          <w:p w14:paraId="109F2591" w14:textId="77777777" w:rsidR="00202CF5" w:rsidRDefault="00202CF5" w:rsidP="00260B56">
            <w:pPr>
              <w:spacing w:after="0"/>
              <w:rPr>
                <w:lang w:val="fr-FR" w:eastAsia="zh-CN"/>
              </w:rPr>
            </w:pPr>
          </w:p>
          <w:p w14:paraId="1960D84D" w14:textId="39CB0254" w:rsidR="00202CF5" w:rsidRDefault="00202CF5" w:rsidP="00202CF5">
            <w:pPr>
              <w:spacing w:after="0"/>
              <w:rPr>
                <w:lang w:val="fr-FR" w:eastAsia="zh-CN"/>
              </w:rPr>
            </w:pPr>
          </w:p>
          <w:p w14:paraId="28D49379" w14:textId="77777777" w:rsidR="00897CDC" w:rsidRPr="008D52C2" w:rsidRDefault="00897CDC" w:rsidP="00897CDC">
            <w:pPr>
              <w:spacing w:after="0"/>
              <w:rPr>
                <w:highlight w:val="yellow"/>
                <w:lang w:val="fr-FR" w:eastAsia="zh-CN"/>
              </w:rPr>
            </w:pPr>
            <w:r w:rsidRPr="008D52C2">
              <w:rPr>
                <w:rFonts w:hint="eastAsia"/>
                <w:highlight w:val="yellow"/>
                <w:lang w:val="fr-FR" w:eastAsia="zh-CN"/>
              </w:rPr>
              <w:t>C</w:t>
            </w:r>
            <w:r w:rsidRPr="008D52C2">
              <w:rPr>
                <w:highlight w:val="yellow"/>
                <w:lang w:val="fr-FR" w:eastAsia="zh-CN"/>
              </w:rPr>
              <w:t>T3/</w:t>
            </w:r>
          </w:p>
          <w:p w14:paraId="7E2A6424" w14:textId="77777777" w:rsidR="00897CDC" w:rsidRPr="00B85517" w:rsidRDefault="00897CDC" w:rsidP="00897CDC">
            <w:pPr>
              <w:spacing w:after="0"/>
              <w:rPr>
                <w:highlight w:val="yellow"/>
                <w:lang w:val="fr-FR" w:eastAsia="zh-CN"/>
              </w:rPr>
            </w:pPr>
            <w:r w:rsidRPr="00B85517">
              <w:rPr>
                <w:highlight w:val="yellow"/>
                <w:lang w:val="fr-FR" w:eastAsia="zh-CN"/>
              </w:rPr>
              <w:t xml:space="preserve">TS </w:t>
            </w:r>
            <w:r w:rsidRPr="00B85517">
              <w:rPr>
                <w:rFonts w:hint="eastAsia"/>
                <w:highlight w:val="yellow"/>
                <w:lang w:val="fr-FR" w:eastAsia="zh-CN"/>
              </w:rPr>
              <w:t>2</w:t>
            </w:r>
            <w:r w:rsidRPr="00B85517">
              <w:rPr>
                <w:highlight w:val="yellow"/>
                <w:lang w:val="fr-FR" w:eastAsia="zh-CN"/>
              </w:rPr>
              <w:t>9.520</w:t>
            </w:r>
          </w:p>
          <w:p w14:paraId="3B50BB74" w14:textId="23342D14" w:rsidR="00897CDC" w:rsidRDefault="00897CDC" w:rsidP="00897CDC">
            <w:pPr>
              <w:spacing w:after="0"/>
              <w:rPr>
                <w:lang w:val="fr-FR" w:eastAsia="zh-CN"/>
              </w:rPr>
            </w:pPr>
            <w:r w:rsidRPr="00B85517">
              <w:rPr>
                <w:highlight w:val="yellow"/>
                <w:lang w:val="fr-FR" w:eastAsia="zh-CN"/>
              </w:rPr>
              <w:t>TS 29.552</w:t>
            </w:r>
          </w:p>
          <w:p w14:paraId="23B22D3D" w14:textId="77777777" w:rsidR="00897CDC" w:rsidRDefault="00897CDC" w:rsidP="00897CDC">
            <w:pPr>
              <w:spacing w:after="0"/>
              <w:rPr>
                <w:lang w:val="fr-FR" w:eastAsia="zh-CN"/>
              </w:rPr>
            </w:pPr>
          </w:p>
          <w:p w14:paraId="34F692BB" w14:textId="79ADF0F2" w:rsidR="00AA1D55" w:rsidRPr="00897CDC" w:rsidRDefault="00AA1D55" w:rsidP="00202CF5">
            <w:pPr>
              <w:spacing w:after="0"/>
              <w:rPr>
                <w:highlight w:val="green"/>
                <w:lang w:val="fr-FR" w:eastAsia="zh-CN"/>
              </w:rPr>
            </w:pPr>
            <w:r w:rsidRPr="00897CDC">
              <w:rPr>
                <w:rFonts w:hint="eastAsia"/>
                <w:highlight w:val="green"/>
                <w:lang w:val="fr-FR" w:eastAsia="zh-CN"/>
              </w:rPr>
              <w:t>C</w:t>
            </w:r>
            <w:r w:rsidRPr="00897CDC">
              <w:rPr>
                <w:highlight w:val="green"/>
                <w:lang w:val="fr-FR" w:eastAsia="zh-CN"/>
              </w:rPr>
              <w:t>T4</w:t>
            </w:r>
            <w:r w:rsidR="00897CDC" w:rsidRPr="00897CDC">
              <w:rPr>
                <w:highlight w:val="green"/>
                <w:lang w:val="fr-FR" w:eastAsia="zh-CN"/>
              </w:rPr>
              <w:t>/</w:t>
            </w:r>
          </w:p>
          <w:p w14:paraId="210164C2" w14:textId="0D0C51B6" w:rsidR="00897CDC" w:rsidRPr="00B81A09" w:rsidRDefault="00897CDC" w:rsidP="00202CF5">
            <w:pPr>
              <w:spacing w:after="0"/>
              <w:rPr>
                <w:lang w:val="fr-FR" w:eastAsia="zh-CN"/>
              </w:rPr>
            </w:pPr>
            <w:r w:rsidRPr="00897CDC">
              <w:rPr>
                <w:rFonts w:hint="eastAsia"/>
                <w:highlight w:val="green"/>
                <w:lang w:val="fr-FR" w:eastAsia="zh-CN"/>
              </w:rPr>
              <w:t>T</w:t>
            </w:r>
            <w:r w:rsidRPr="00897CDC">
              <w:rPr>
                <w:highlight w:val="green"/>
                <w:lang w:val="fr-FR" w:eastAsia="zh-CN"/>
              </w:rPr>
              <w:t>S 29.572</w:t>
            </w:r>
          </w:p>
          <w:p w14:paraId="2455C218" w14:textId="77777777" w:rsidR="00202CF5" w:rsidRDefault="00202CF5" w:rsidP="00202CF5">
            <w:pPr>
              <w:spacing w:after="0"/>
              <w:rPr>
                <w:highlight w:val="cyan"/>
                <w:lang w:val="fr-FR" w:eastAsia="zh-CN"/>
              </w:rPr>
            </w:pPr>
          </w:p>
          <w:p w14:paraId="71A91464" w14:textId="4EB5C838" w:rsidR="00202CF5" w:rsidRDefault="0054021D" w:rsidP="00202CF5">
            <w:pPr>
              <w:spacing w:after="0"/>
              <w:rPr>
                <w:highlight w:val="cyan"/>
                <w:lang w:val="fr-FR" w:eastAsia="zh-CN"/>
              </w:rPr>
            </w:pPr>
            <w:r>
              <w:rPr>
                <w:rFonts w:hint="eastAsia"/>
                <w:highlight w:val="cyan"/>
                <w:lang w:val="fr-FR" w:eastAsia="zh-CN"/>
              </w:rPr>
              <w:t>C</w:t>
            </w:r>
            <w:r>
              <w:rPr>
                <w:highlight w:val="cyan"/>
                <w:lang w:val="fr-FR" w:eastAsia="zh-CN"/>
              </w:rPr>
              <w:t>T1/</w:t>
            </w:r>
          </w:p>
          <w:p w14:paraId="2ECEF0E6" w14:textId="63FDAE99" w:rsidR="0054021D" w:rsidRDefault="0054021D" w:rsidP="00202CF5">
            <w:pPr>
              <w:spacing w:after="0"/>
              <w:rPr>
                <w:highlight w:val="cyan"/>
                <w:lang w:val="fr-FR" w:eastAsia="zh-CN"/>
              </w:rPr>
            </w:pPr>
            <w:r>
              <w:rPr>
                <w:rFonts w:hint="eastAsia"/>
                <w:highlight w:val="cyan"/>
                <w:lang w:val="fr-FR" w:eastAsia="zh-CN"/>
              </w:rPr>
              <w:t>T</w:t>
            </w:r>
            <w:r>
              <w:rPr>
                <w:highlight w:val="cyan"/>
                <w:lang w:val="fr-FR" w:eastAsia="zh-CN"/>
              </w:rPr>
              <w:t>S 24.571</w:t>
            </w:r>
          </w:p>
          <w:p w14:paraId="16201BD8" w14:textId="601052CB" w:rsidR="0054021D" w:rsidRDefault="0054021D" w:rsidP="00202CF5">
            <w:pPr>
              <w:spacing w:after="0"/>
              <w:rPr>
                <w:highlight w:val="cyan"/>
                <w:lang w:val="fr-FR" w:eastAsia="zh-CN"/>
              </w:rPr>
            </w:pPr>
            <w:r>
              <w:rPr>
                <w:rFonts w:hint="eastAsia"/>
                <w:highlight w:val="cyan"/>
                <w:lang w:val="fr-FR" w:eastAsia="zh-CN"/>
              </w:rPr>
              <w:t>T</w:t>
            </w:r>
            <w:r>
              <w:rPr>
                <w:highlight w:val="cyan"/>
                <w:lang w:val="fr-FR" w:eastAsia="zh-CN"/>
              </w:rPr>
              <w:t>S 24.572</w:t>
            </w:r>
          </w:p>
          <w:p w14:paraId="1A100988" w14:textId="77777777" w:rsidR="00202CF5" w:rsidRDefault="00202CF5" w:rsidP="00202CF5">
            <w:pPr>
              <w:spacing w:after="0"/>
              <w:rPr>
                <w:highlight w:val="cyan"/>
                <w:lang w:val="fr-FR" w:eastAsia="zh-CN"/>
              </w:rPr>
            </w:pPr>
          </w:p>
          <w:p w14:paraId="651BF11D" w14:textId="77777777" w:rsidR="00202CF5" w:rsidRDefault="00202CF5" w:rsidP="00202CF5">
            <w:pPr>
              <w:spacing w:after="0"/>
              <w:rPr>
                <w:highlight w:val="cyan"/>
                <w:lang w:val="fr-FR" w:eastAsia="zh-CN"/>
              </w:rPr>
            </w:pPr>
          </w:p>
          <w:p w14:paraId="5474EB93" w14:textId="77777777" w:rsidR="00202CF5" w:rsidRDefault="00202CF5" w:rsidP="00202CF5">
            <w:pPr>
              <w:spacing w:after="0"/>
              <w:rPr>
                <w:highlight w:val="cyan"/>
                <w:lang w:val="fr-FR" w:eastAsia="zh-CN"/>
              </w:rPr>
            </w:pPr>
          </w:p>
          <w:p w14:paraId="1D303311" w14:textId="77777777" w:rsidR="00956A13" w:rsidRDefault="00956A13" w:rsidP="00956A13">
            <w:pPr>
              <w:spacing w:after="0"/>
              <w:rPr>
                <w:highlight w:val="cyan"/>
                <w:lang w:val="fr-FR" w:eastAsia="zh-CN"/>
              </w:rPr>
            </w:pPr>
            <w:r>
              <w:rPr>
                <w:rFonts w:hint="eastAsia"/>
                <w:highlight w:val="cyan"/>
                <w:lang w:val="fr-FR" w:eastAsia="zh-CN"/>
              </w:rPr>
              <w:t>C</w:t>
            </w:r>
            <w:r>
              <w:rPr>
                <w:highlight w:val="cyan"/>
                <w:lang w:val="fr-FR" w:eastAsia="zh-CN"/>
              </w:rPr>
              <w:t>T1/</w:t>
            </w:r>
          </w:p>
          <w:p w14:paraId="5D23E42C" w14:textId="77777777" w:rsidR="00956A13" w:rsidRDefault="00956A13" w:rsidP="00956A13">
            <w:pPr>
              <w:spacing w:after="0"/>
              <w:rPr>
                <w:highlight w:val="cyan"/>
                <w:lang w:val="fr-FR" w:eastAsia="zh-CN"/>
              </w:rPr>
            </w:pPr>
            <w:r>
              <w:rPr>
                <w:rFonts w:hint="eastAsia"/>
                <w:highlight w:val="cyan"/>
                <w:lang w:val="fr-FR" w:eastAsia="zh-CN"/>
              </w:rPr>
              <w:t>T</w:t>
            </w:r>
            <w:r>
              <w:rPr>
                <w:highlight w:val="cyan"/>
                <w:lang w:val="fr-FR" w:eastAsia="zh-CN"/>
              </w:rPr>
              <w:t>S 24.571</w:t>
            </w:r>
          </w:p>
          <w:p w14:paraId="44F55363" w14:textId="77777777" w:rsidR="00956A13" w:rsidRDefault="00956A13" w:rsidP="00956A13">
            <w:pPr>
              <w:spacing w:after="0"/>
              <w:rPr>
                <w:highlight w:val="cyan"/>
                <w:lang w:val="fr-FR" w:eastAsia="zh-CN"/>
              </w:rPr>
            </w:pPr>
            <w:r>
              <w:rPr>
                <w:rFonts w:hint="eastAsia"/>
                <w:highlight w:val="cyan"/>
                <w:lang w:val="fr-FR" w:eastAsia="zh-CN"/>
              </w:rPr>
              <w:t>T</w:t>
            </w:r>
            <w:r>
              <w:rPr>
                <w:highlight w:val="cyan"/>
                <w:lang w:val="fr-FR" w:eastAsia="zh-CN"/>
              </w:rPr>
              <w:t>S 24.572</w:t>
            </w:r>
          </w:p>
          <w:p w14:paraId="1D253D29" w14:textId="77777777" w:rsidR="00202CF5" w:rsidRDefault="00202CF5" w:rsidP="00202CF5">
            <w:pPr>
              <w:spacing w:after="0"/>
              <w:rPr>
                <w:highlight w:val="cyan"/>
                <w:lang w:val="fr-FR" w:eastAsia="zh-CN"/>
              </w:rPr>
            </w:pPr>
          </w:p>
          <w:p w14:paraId="217A1D7A" w14:textId="77777777" w:rsidR="00202CF5" w:rsidRDefault="00202CF5" w:rsidP="00202CF5">
            <w:pPr>
              <w:spacing w:after="0"/>
              <w:rPr>
                <w:highlight w:val="cyan"/>
                <w:lang w:val="fr-FR" w:eastAsia="zh-CN"/>
              </w:rPr>
            </w:pPr>
          </w:p>
          <w:p w14:paraId="256DAFF3" w14:textId="77777777" w:rsidR="00202CF5" w:rsidRDefault="00202CF5" w:rsidP="00202CF5">
            <w:pPr>
              <w:spacing w:after="0"/>
              <w:rPr>
                <w:highlight w:val="cyan"/>
                <w:lang w:val="fr-FR" w:eastAsia="zh-CN"/>
              </w:rPr>
            </w:pPr>
          </w:p>
          <w:p w14:paraId="39D0B20A" w14:textId="77777777" w:rsidR="00202CF5" w:rsidRDefault="00202CF5" w:rsidP="00202CF5">
            <w:pPr>
              <w:spacing w:after="0"/>
              <w:rPr>
                <w:highlight w:val="cyan"/>
                <w:lang w:val="fr-FR" w:eastAsia="zh-CN"/>
              </w:rPr>
            </w:pPr>
          </w:p>
          <w:p w14:paraId="5322350C" w14:textId="0FDC6B5E" w:rsidR="00202CF5" w:rsidRDefault="00202CF5" w:rsidP="00202CF5">
            <w:pPr>
              <w:spacing w:after="0"/>
              <w:rPr>
                <w:highlight w:val="cyan"/>
                <w:lang w:val="fr-FR" w:eastAsia="zh-CN"/>
              </w:rPr>
            </w:pPr>
          </w:p>
          <w:p w14:paraId="1F728DBC" w14:textId="77777777" w:rsidR="0074036F" w:rsidRDefault="0074036F" w:rsidP="0074036F">
            <w:pPr>
              <w:spacing w:after="0"/>
              <w:rPr>
                <w:highlight w:val="cyan"/>
                <w:lang w:val="fr-FR" w:eastAsia="zh-CN"/>
              </w:rPr>
            </w:pPr>
            <w:r>
              <w:rPr>
                <w:rFonts w:hint="eastAsia"/>
                <w:highlight w:val="cyan"/>
                <w:lang w:val="fr-FR" w:eastAsia="zh-CN"/>
              </w:rPr>
              <w:t>C</w:t>
            </w:r>
            <w:r>
              <w:rPr>
                <w:highlight w:val="cyan"/>
                <w:lang w:val="fr-FR" w:eastAsia="zh-CN"/>
              </w:rPr>
              <w:t>T1/</w:t>
            </w:r>
          </w:p>
          <w:p w14:paraId="08B43061" w14:textId="77777777" w:rsidR="0074036F" w:rsidRDefault="0074036F" w:rsidP="0074036F">
            <w:pPr>
              <w:spacing w:after="0"/>
              <w:rPr>
                <w:highlight w:val="cyan"/>
                <w:lang w:val="fr-FR" w:eastAsia="zh-CN"/>
              </w:rPr>
            </w:pPr>
            <w:r>
              <w:rPr>
                <w:rFonts w:hint="eastAsia"/>
                <w:highlight w:val="cyan"/>
                <w:lang w:val="fr-FR" w:eastAsia="zh-CN"/>
              </w:rPr>
              <w:t>T</w:t>
            </w:r>
            <w:r>
              <w:rPr>
                <w:highlight w:val="cyan"/>
                <w:lang w:val="fr-FR" w:eastAsia="zh-CN"/>
              </w:rPr>
              <w:t>S 24.571</w:t>
            </w:r>
          </w:p>
          <w:p w14:paraId="7B94DCAC" w14:textId="2BE479E5" w:rsidR="0074036F" w:rsidRPr="0074036F" w:rsidRDefault="0074036F" w:rsidP="00165B92">
            <w:pPr>
              <w:spacing w:after="0"/>
              <w:rPr>
                <w:highlight w:val="cyan"/>
                <w:lang w:val="fr-FR" w:eastAsia="zh-CN"/>
              </w:rPr>
            </w:pPr>
            <w:r>
              <w:rPr>
                <w:rFonts w:hint="eastAsia"/>
                <w:highlight w:val="cyan"/>
                <w:lang w:val="fr-FR" w:eastAsia="zh-CN"/>
              </w:rPr>
              <w:t>T</w:t>
            </w:r>
            <w:r>
              <w:rPr>
                <w:highlight w:val="cyan"/>
                <w:lang w:val="fr-FR" w:eastAsia="zh-CN"/>
              </w:rPr>
              <w:t>S 24.572</w:t>
            </w:r>
          </w:p>
          <w:p w14:paraId="5CC47E48" w14:textId="64FD3394" w:rsidR="00165B92" w:rsidRPr="0074036F" w:rsidRDefault="00165B92" w:rsidP="00165B92">
            <w:pPr>
              <w:spacing w:after="0"/>
              <w:rPr>
                <w:highlight w:val="green"/>
                <w:lang w:val="fr-FR" w:eastAsia="zh-CN"/>
              </w:rPr>
            </w:pPr>
            <w:r w:rsidRPr="0074036F">
              <w:rPr>
                <w:rFonts w:hint="eastAsia"/>
                <w:highlight w:val="green"/>
                <w:lang w:val="fr-FR" w:eastAsia="zh-CN"/>
              </w:rPr>
              <w:t>C</w:t>
            </w:r>
            <w:r w:rsidRPr="0074036F">
              <w:rPr>
                <w:highlight w:val="green"/>
                <w:lang w:val="fr-FR" w:eastAsia="zh-CN"/>
              </w:rPr>
              <w:t>T4</w:t>
            </w:r>
            <w:r w:rsidR="0074036F" w:rsidRPr="0074036F">
              <w:rPr>
                <w:highlight w:val="green"/>
                <w:lang w:val="fr-FR" w:eastAsia="zh-CN"/>
              </w:rPr>
              <w:t>/</w:t>
            </w:r>
          </w:p>
          <w:p w14:paraId="60B09FFD" w14:textId="3BB95573" w:rsidR="0074036F" w:rsidRPr="0074036F" w:rsidRDefault="0074036F" w:rsidP="00165B92">
            <w:pPr>
              <w:spacing w:after="0"/>
              <w:rPr>
                <w:highlight w:val="green"/>
                <w:lang w:val="fr-FR" w:eastAsia="zh-CN"/>
              </w:rPr>
            </w:pPr>
            <w:r w:rsidRPr="0074036F">
              <w:rPr>
                <w:highlight w:val="green"/>
              </w:rPr>
              <w:lastRenderedPageBreak/>
              <w:t xml:space="preserve">TS </w:t>
            </w:r>
            <w:r w:rsidRPr="0074036F">
              <w:rPr>
                <w:rFonts w:hint="eastAsia"/>
                <w:highlight w:val="green"/>
              </w:rPr>
              <w:t>24.080</w:t>
            </w:r>
          </w:p>
          <w:p w14:paraId="1111DD3E" w14:textId="38D1037D" w:rsidR="00202CF5" w:rsidRPr="0074036F" w:rsidRDefault="0074036F" w:rsidP="00202CF5">
            <w:pPr>
              <w:spacing w:after="0"/>
              <w:rPr>
                <w:highlight w:val="green"/>
                <w:lang w:val="fr-FR" w:eastAsia="zh-CN"/>
              </w:rPr>
            </w:pPr>
            <w:r w:rsidRPr="0074036F">
              <w:rPr>
                <w:highlight w:val="green"/>
              </w:rPr>
              <w:t xml:space="preserve">TS </w:t>
            </w:r>
            <w:r w:rsidRPr="0074036F">
              <w:rPr>
                <w:rFonts w:hint="eastAsia"/>
                <w:highlight w:val="green"/>
              </w:rPr>
              <w:t>29.503</w:t>
            </w:r>
          </w:p>
          <w:p w14:paraId="320A045C" w14:textId="695531CA" w:rsidR="00B81A09" w:rsidRPr="0074036F" w:rsidRDefault="0074036F" w:rsidP="00202CF5">
            <w:pPr>
              <w:spacing w:after="0"/>
              <w:rPr>
                <w:highlight w:val="green"/>
                <w:lang w:val="fr-FR" w:eastAsia="zh-CN"/>
              </w:rPr>
            </w:pPr>
            <w:r w:rsidRPr="0074036F">
              <w:rPr>
                <w:rFonts w:hint="eastAsia"/>
                <w:highlight w:val="green"/>
                <w:lang w:val="fr-FR" w:eastAsia="zh-CN"/>
              </w:rPr>
              <w:t>T</w:t>
            </w:r>
            <w:r w:rsidRPr="0074036F">
              <w:rPr>
                <w:highlight w:val="green"/>
                <w:lang w:val="fr-FR" w:eastAsia="zh-CN"/>
              </w:rPr>
              <w:t xml:space="preserve">S </w:t>
            </w:r>
            <w:r w:rsidRPr="0074036F">
              <w:rPr>
                <w:rFonts w:hint="eastAsia"/>
                <w:highlight w:val="green"/>
              </w:rPr>
              <w:t>29.515</w:t>
            </w:r>
          </w:p>
          <w:p w14:paraId="5518F1E5" w14:textId="42CA2590" w:rsidR="00B81A09" w:rsidRPr="0074036F" w:rsidRDefault="0074036F" w:rsidP="00202CF5">
            <w:pPr>
              <w:spacing w:after="0"/>
              <w:rPr>
                <w:highlight w:val="green"/>
                <w:lang w:val="fr-FR" w:eastAsia="zh-CN"/>
              </w:rPr>
            </w:pPr>
            <w:r w:rsidRPr="0074036F">
              <w:rPr>
                <w:highlight w:val="green"/>
                <w:lang w:val="fr-FR" w:eastAsia="zh-CN"/>
              </w:rPr>
              <w:t xml:space="preserve">TS </w:t>
            </w:r>
            <w:r w:rsidRPr="0074036F">
              <w:rPr>
                <w:rFonts w:hint="eastAsia"/>
                <w:highlight w:val="green"/>
              </w:rPr>
              <w:t>29.518</w:t>
            </w:r>
          </w:p>
          <w:p w14:paraId="072B8487" w14:textId="7B9DF6EE" w:rsidR="00B81A09" w:rsidRPr="0074036F" w:rsidRDefault="0074036F" w:rsidP="00202CF5">
            <w:pPr>
              <w:spacing w:after="0"/>
              <w:rPr>
                <w:highlight w:val="green"/>
                <w:lang w:val="fr-FR" w:eastAsia="zh-CN"/>
              </w:rPr>
            </w:pPr>
            <w:r w:rsidRPr="0074036F">
              <w:rPr>
                <w:highlight w:val="green"/>
              </w:rPr>
              <w:t xml:space="preserve">TS </w:t>
            </w:r>
            <w:r w:rsidRPr="0074036F">
              <w:rPr>
                <w:rFonts w:hint="eastAsia"/>
                <w:highlight w:val="green"/>
              </w:rPr>
              <w:t>29.572</w:t>
            </w:r>
          </w:p>
          <w:p w14:paraId="17155979" w14:textId="77777777" w:rsidR="00B81A09" w:rsidRDefault="00B81A09" w:rsidP="00202CF5">
            <w:pPr>
              <w:spacing w:after="0"/>
              <w:rPr>
                <w:highlight w:val="cyan"/>
                <w:lang w:val="fr-FR" w:eastAsia="zh-CN"/>
              </w:rPr>
            </w:pPr>
          </w:p>
          <w:p w14:paraId="559CD102" w14:textId="77777777" w:rsidR="00B81A09" w:rsidRDefault="00B81A09" w:rsidP="00202CF5">
            <w:pPr>
              <w:spacing w:after="0"/>
              <w:rPr>
                <w:highlight w:val="cyan"/>
                <w:lang w:val="fr-FR" w:eastAsia="zh-CN"/>
              </w:rPr>
            </w:pPr>
          </w:p>
          <w:p w14:paraId="188E715A" w14:textId="77777777" w:rsidR="00B81A09" w:rsidRDefault="00B81A09" w:rsidP="00202CF5">
            <w:pPr>
              <w:spacing w:after="0"/>
              <w:rPr>
                <w:highlight w:val="cyan"/>
                <w:lang w:val="fr-FR" w:eastAsia="zh-CN"/>
              </w:rPr>
            </w:pPr>
          </w:p>
          <w:p w14:paraId="2B9F59CC" w14:textId="77777777" w:rsidR="00B81A09" w:rsidRPr="003A5398" w:rsidRDefault="00B81A09" w:rsidP="00B81A09">
            <w:pPr>
              <w:spacing w:after="0"/>
              <w:rPr>
                <w:highlight w:val="green"/>
                <w:lang w:val="fr-FR" w:eastAsia="zh-CN"/>
              </w:rPr>
            </w:pPr>
            <w:r w:rsidRPr="003A5398">
              <w:rPr>
                <w:rFonts w:hint="eastAsia"/>
                <w:highlight w:val="green"/>
                <w:lang w:val="fr-FR" w:eastAsia="zh-CN"/>
              </w:rPr>
              <w:t>C</w:t>
            </w:r>
            <w:r w:rsidRPr="003A5398">
              <w:rPr>
                <w:highlight w:val="green"/>
                <w:lang w:val="fr-FR" w:eastAsia="zh-CN"/>
              </w:rPr>
              <w:t>T4/</w:t>
            </w:r>
          </w:p>
          <w:p w14:paraId="1B44A142" w14:textId="77777777" w:rsidR="00B81A09" w:rsidRDefault="00B81A09" w:rsidP="00B81A09">
            <w:pPr>
              <w:spacing w:after="0"/>
              <w:rPr>
                <w:lang w:val="fr-FR" w:eastAsia="zh-CN"/>
              </w:rPr>
            </w:pPr>
            <w:r>
              <w:rPr>
                <w:highlight w:val="green"/>
                <w:lang w:val="fr-FR" w:eastAsia="zh-CN"/>
              </w:rPr>
              <w:t xml:space="preserve">TS </w:t>
            </w:r>
            <w:r w:rsidRPr="003A5398">
              <w:rPr>
                <w:rFonts w:hint="eastAsia"/>
                <w:highlight w:val="green"/>
                <w:lang w:val="fr-FR" w:eastAsia="zh-CN"/>
              </w:rPr>
              <w:t>2</w:t>
            </w:r>
            <w:r w:rsidRPr="003A5398">
              <w:rPr>
                <w:highlight w:val="green"/>
                <w:lang w:val="fr-FR" w:eastAsia="zh-CN"/>
              </w:rPr>
              <w:t>9.510</w:t>
            </w:r>
          </w:p>
          <w:p w14:paraId="668D9428" w14:textId="3D8453C5" w:rsidR="00B81A09" w:rsidRPr="00202CF5" w:rsidRDefault="00B81A09" w:rsidP="00202CF5">
            <w:pPr>
              <w:spacing w:after="0"/>
              <w:rPr>
                <w:highlight w:val="cyan"/>
                <w:lang w:val="fr-FR" w:eastAsia="zh-CN"/>
              </w:rPr>
            </w:pPr>
          </w:p>
        </w:tc>
      </w:tr>
      <w:tr w:rsidR="00E96B9B" w:rsidRPr="00782D88" w14:paraId="1F8F3CE9" w14:textId="77777777" w:rsidTr="00AA176C">
        <w:trPr>
          <w:trHeight w:val="459"/>
        </w:trPr>
        <w:tc>
          <w:tcPr>
            <w:tcW w:w="9628" w:type="dxa"/>
            <w:gridSpan w:val="3"/>
            <w:shd w:val="clear" w:color="auto" w:fill="B4C6E7" w:themeFill="accent1" w:themeFillTint="66"/>
          </w:tcPr>
          <w:p w14:paraId="49676B61" w14:textId="56B1B117" w:rsidR="00E96B9B" w:rsidRDefault="00E96B9B" w:rsidP="00260B56">
            <w:pPr>
              <w:spacing w:after="0"/>
              <w:rPr>
                <w:lang w:val="fr-FR" w:eastAsia="zh-CN"/>
              </w:rPr>
            </w:pPr>
            <w:r w:rsidRPr="004569A1">
              <w:rPr>
                <w:b/>
                <w:lang w:val="fr-FR" w:eastAsia="zh-CN"/>
              </w:rPr>
              <w:lastRenderedPageBreak/>
              <w:t>KI</w:t>
            </w:r>
            <w:r w:rsidRPr="004569A1">
              <w:rPr>
                <w:rFonts w:hint="eastAsia"/>
                <w:b/>
                <w:lang w:val="fr-FR" w:eastAsia="zh-CN"/>
              </w:rPr>
              <w:t>#</w:t>
            </w:r>
            <w:r>
              <w:rPr>
                <w:b/>
                <w:lang w:val="fr-FR" w:eastAsia="zh-CN"/>
              </w:rPr>
              <w:t>2</w:t>
            </w:r>
            <w:r w:rsidRPr="004569A1">
              <w:rPr>
                <w:b/>
                <w:lang w:val="fr-FR" w:eastAsia="zh-CN"/>
              </w:rPr>
              <w:t>:</w:t>
            </w:r>
            <w:r w:rsidRPr="004569A1">
              <w:rPr>
                <w:rFonts w:hint="eastAsia"/>
                <w:b/>
                <w:lang w:val="fr-FR" w:eastAsia="zh-CN"/>
              </w:rPr>
              <w:t xml:space="preserve"> </w:t>
            </w:r>
            <w:r w:rsidRPr="00E96B9B">
              <w:rPr>
                <w:b/>
                <w:lang w:val="fr-FR" w:eastAsia="zh-CN"/>
              </w:rPr>
              <w:t>5GC Support for Vertical Federated Learning</w:t>
            </w:r>
          </w:p>
        </w:tc>
      </w:tr>
      <w:tr w:rsidR="00E96B9B" w:rsidRPr="00782D88" w14:paraId="1DB17B3F" w14:textId="77777777" w:rsidTr="00326C9A">
        <w:tc>
          <w:tcPr>
            <w:tcW w:w="4131" w:type="dxa"/>
            <w:shd w:val="clear" w:color="auto" w:fill="auto"/>
          </w:tcPr>
          <w:p w14:paraId="60032436" w14:textId="77777777" w:rsidR="00E96B9B" w:rsidRPr="009279AE" w:rsidRDefault="00E96B9B" w:rsidP="00E96B9B">
            <w:pPr>
              <w:rPr>
                <w:rFonts w:eastAsia="等线"/>
                <w:b/>
                <w:bCs/>
              </w:rPr>
            </w:pPr>
            <w:r w:rsidRPr="009279AE">
              <w:rPr>
                <w:rFonts w:eastAsia="等线" w:hint="eastAsia"/>
                <w:b/>
                <w:bCs/>
              </w:rPr>
              <w:t>P#2.1</w:t>
            </w:r>
            <w:r w:rsidRPr="009279AE">
              <w:rPr>
                <w:rFonts w:eastAsia="等线"/>
                <w:b/>
                <w:bCs/>
              </w:rPr>
              <w:t>:  VFL related new functionalities include:</w:t>
            </w:r>
          </w:p>
          <w:p w14:paraId="73911C88" w14:textId="77777777" w:rsidR="00E96B9B" w:rsidRDefault="00E96B9B" w:rsidP="00E96B9B">
            <w:pPr>
              <w:rPr>
                <w:rFonts w:eastAsia="等线"/>
              </w:rPr>
            </w:pPr>
            <w:r>
              <w:rPr>
                <w:rFonts w:eastAsia="等线"/>
              </w:rPr>
              <w:t>P#2.1.1 VFL Server: An NWDAF or AF that integrates local training results for the local ML model update in VFL training process.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exists for each VFL process.</w:t>
            </w:r>
          </w:p>
          <w:p w14:paraId="21008358" w14:textId="06A28057" w:rsidR="00E96B9B" w:rsidRDefault="00E96B9B" w:rsidP="00E96B9B">
            <w:pPr>
              <w:rPr>
                <w:rFonts w:eastAsia="等线"/>
              </w:rPr>
            </w:pPr>
            <w:r>
              <w:rPr>
                <w:rFonts w:eastAsia="等线"/>
              </w:rPr>
              <w:t>P#2.1.2 VFL Client: An NWDAF or AF that holds the local dataset and performs local training and inference as asked by VFL Server. There can be multiple VFL Clients in VFL training and inference.</w:t>
            </w:r>
          </w:p>
          <w:p w14:paraId="23224806" w14:textId="77777777" w:rsidR="00AE5E25" w:rsidRDefault="00AE5E25" w:rsidP="00E96B9B">
            <w:pPr>
              <w:rPr>
                <w:rFonts w:eastAsia="等线"/>
              </w:rPr>
            </w:pPr>
          </w:p>
          <w:p w14:paraId="2BBB9D36" w14:textId="1AC87FD4" w:rsidR="00E96B9B" w:rsidRDefault="00E96B9B" w:rsidP="00E96B9B">
            <w:pPr>
              <w:rPr>
                <w:rFonts w:eastAsia="等线"/>
              </w:rPr>
            </w:pPr>
            <w:r>
              <w:rPr>
                <w:rFonts w:eastAsia="等线"/>
              </w:rPr>
              <w:t>P#2.1.3 VFL process is associated with an analytics ID (i.e. VFL training of models for analytics ID, VFL inference for an analytics ID) when VFL server is the NWDAF.</w:t>
            </w:r>
          </w:p>
          <w:p w14:paraId="18DCB5CC" w14:textId="77777777" w:rsidR="00AE5E25" w:rsidRDefault="00AE5E25" w:rsidP="00E96B9B">
            <w:pPr>
              <w:rPr>
                <w:rFonts w:eastAsia="等线"/>
              </w:rPr>
            </w:pPr>
          </w:p>
          <w:p w14:paraId="578AFD14" w14:textId="77777777" w:rsidR="00E96B9B" w:rsidRDefault="00E96B9B" w:rsidP="00E96B9B">
            <w:pPr>
              <w:rPr>
                <w:rFonts w:eastAsia="等线"/>
              </w:rPr>
            </w:pPr>
            <w:r>
              <w:rPr>
                <w:rFonts w:eastAsia="等线"/>
              </w:rPr>
              <w:t>P#2.1.4 VFL process is associated with internal AF process (i.e. VFL training of models for internal AF process, VFL inference for internal AF process) when VFL server is AF.</w:t>
            </w:r>
          </w:p>
          <w:p w14:paraId="0A1BC7A7" w14:textId="77777777" w:rsidR="00E96B9B" w:rsidRDefault="00E96B9B" w:rsidP="00E96B9B">
            <w:pPr>
              <w:rPr>
                <w:rFonts w:eastAsia="等线"/>
              </w:rPr>
            </w:pPr>
            <w:r>
              <w:rPr>
                <w:rFonts w:eastAsia="等线"/>
              </w:rPr>
              <w:t>P#2.1.5: 5GC shall support vertical federated learning (VFL), i.e. a federated learning technique without exchanging/sharing local data set or ML models, in the following scenarios:</w:t>
            </w:r>
          </w:p>
          <w:p w14:paraId="66C70DE9" w14:textId="77777777" w:rsidR="00E96B9B" w:rsidRDefault="00E96B9B" w:rsidP="00E96B9B">
            <w:pPr>
              <w:pStyle w:val="B1"/>
              <w:rPr>
                <w:rFonts w:eastAsia="等线"/>
              </w:rPr>
            </w:pPr>
            <w:r>
              <w:rPr>
                <w:rFonts w:eastAsia="等线"/>
              </w:rPr>
              <w:t>-</w:t>
            </w:r>
            <w:r>
              <w:rPr>
                <w:rFonts w:eastAsia="等线"/>
              </w:rPr>
              <w:tab/>
              <w:t>VFL among NWDAFs in a single PLMN.</w:t>
            </w:r>
          </w:p>
          <w:p w14:paraId="44BA6CEE" w14:textId="55C4AA4D" w:rsidR="00D1681E" w:rsidRDefault="00E96B9B" w:rsidP="00E96B9B">
            <w:pPr>
              <w:pStyle w:val="B1"/>
              <w:rPr>
                <w:rFonts w:eastAsia="等线"/>
              </w:rPr>
            </w:pPr>
            <w:r>
              <w:rPr>
                <w:rFonts w:eastAsia="等线"/>
              </w:rPr>
              <w:t>-</w:t>
            </w:r>
            <w:r>
              <w:rPr>
                <w:rFonts w:eastAsia="等线"/>
              </w:rPr>
              <w:tab/>
              <w:t>VFL between AF and NWDAF(s) in a single PLMN.</w:t>
            </w:r>
          </w:p>
          <w:p w14:paraId="6CAD4D21" w14:textId="77777777" w:rsidR="00E96B9B" w:rsidRDefault="00E96B9B" w:rsidP="00E96B9B">
            <w:pPr>
              <w:rPr>
                <w:rFonts w:eastAsia="等线"/>
              </w:rPr>
            </w:pPr>
            <w:r>
              <w:rPr>
                <w:rFonts w:eastAsia="等线"/>
              </w:rPr>
              <w:t xml:space="preserve">The NWDAFs as VFL Server determines based on internal logic and the operator's policy </w:t>
            </w:r>
            <w:r>
              <w:rPr>
                <w:rFonts w:eastAsia="等线"/>
              </w:rPr>
              <w:lastRenderedPageBreak/>
              <w:t>whether or not to use VLF to provide a particular analytics ID.</w:t>
            </w:r>
          </w:p>
          <w:p w14:paraId="4F74E532" w14:textId="77777777" w:rsidR="00E96B9B" w:rsidRDefault="00E96B9B" w:rsidP="00E96B9B">
            <w:pPr>
              <w:rPr>
                <w:rFonts w:eastAsia="等线"/>
              </w:rPr>
            </w:pPr>
            <w:r>
              <w:rPr>
                <w:rFonts w:eastAsia="等线"/>
              </w:rPr>
              <w:t>P#2.1.6: NWDAF and AF are the only NFs that may act with any of the above VFL functionalities, i.e. VFL Server and VFL client.</w:t>
            </w:r>
          </w:p>
          <w:p w14:paraId="528992E5" w14:textId="77777777" w:rsidR="00E96B9B" w:rsidRPr="009279AE" w:rsidRDefault="00E96B9B" w:rsidP="00E96B9B">
            <w:pPr>
              <w:rPr>
                <w:rFonts w:eastAsia="等线"/>
                <w:b/>
                <w:bCs/>
              </w:rPr>
            </w:pPr>
            <w:r w:rsidRPr="009279AE">
              <w:rPr>
                <w:rFonts w:eastAsia="等线"/>
                <w:b/>
                <w:bCs/>
              </w:rPr>
              <w:t>P#2.2:  For registration and discovery of VFL entities:</w:t>
            </w:r>
          </w:p>
          <w:p w14:paraId="02D52BF8" w14:textId="77777777" w:rsidR="00E96B9B" w:rsidRDefault="00E96B9B" w:rsidP="00E96B9B">
            <w:pPr>
              <w:rPr>
                <w:rFonts w:eastAsia="等线"/>
              </w:rPr>
            </w:pPr>
            <w:r>
              <w:rPr>
                <w:rFonts w:eastAsia="等线"/>
              </w:rPr>
              <w:t>P#2.2.1 The NWDAF as VFL client shall register to NRF with NF profile including VFL capability information (VFL capability type (i.e. VFL Clients) ). For an untrusted AF as the VFL client, the NEF registers based on configuration at the NRF within its NF profile information about the AF as specified in clause 6.2.2.3 of TS 23.288 [5] and includes as part of the information about the AF an VFL capability information (VFL capability type (i.e. VFL Clients) ).</w:t>
            </w:r>
          </w:p>
          <w:p w14:paraId="4704753A" w14:textId="77777777" w:rsidR="00E96B9B" w:rsidRDefault="00E96B9B" w:rsidP="00E96B9B">
            <w:pPr>
              <w:rPr>
                <w:rFonts w:eastAsia="等线"/>
              </w:rPr>
            </w:pPr>
            <w:r>
              <w:rPr>
                <w:rFonts w:eastAsia="等线"/>
              </w:rPr>
              <w:t>P#2.2.2 The NWDAF as VFL server will select NWDAF(s) as candidate VFL client(s) and /or AF(s) (via NEF profile for untrusted AF) from NRF for VFL training process.</w:t>
            </w:r>
          </w:p>
          <w:p w14:paraId="11120B64" w14:textId="77777777" w:rsidR="00E96B9B" w:rsidRDefault="00E96B9B" w:rsidP="00E96B9B">
            <w:pPr>
              <w:rPr>
                <w:rFonts w:eastAsia="等线"/>
              </w:rPr>
            </w:pPr>
            <w:r>
              <w:rPr>
                <w:rFonts w:eastAsia="等线"/>
              </w:rPr>
              <w:t>P#2.2.3 The AF (via NEF in case of untrusted AF) as VFL server will select candidate NWDAF(s) as VFL client(s) from NRF for VFL training process.</w:t>
            </w:r>
          </w:p>
          <w:p w14:paraId="7C4BB339" w14:textId="77777777" w:rsidR="00E96B9B" w:rsidRDefault="00E96B9B" w:rsidP="00E96B9B">
            <w:pPr>
              <w:pStyle w:val="NO"/>
              <w:rPr>
                <w:rFonts w:eastAsia="等线"/>
              </w:rPr>
            </w:pPr>
            <w:r>
              <w:rPr>
                <w:rFonts w:eastAsia="等线"/>
              </w:rPr>
              <w:t>NOTE 1:</w:t>
            </w:r>
            <w:r>
              <w:rPr>
                <w:rFonts w:eastAsia="等线"/>
              </w:rPr>
              <w:tab/>
              <w:t>Whether and how Vendor specific feature information in P#2.2.1 is included will be determined in the normative phase.</w:t>
            </w:r>
          </w:p>
          <w:p w14:paraId="7F277EE0" w14:textId="77777777" w:rsidR="00E96B9B" w:rsidRPr="009279AE" w:rsidRDefault="00E96B9B" w:rsidP="00E96B9B">
            <w:pPr>
              <w:rPr>
                <w:rFonts w:eastAsia="等线"/>
                <w:b/>
                <w:bCs/>
              </w:rPr>
            </w:pPr>
            <w:r w:rsidRPr="009279AE">
              <w:rPr>
                <w:rFonts w:eastAsia="等线"/>
                <w:b/>
                <w:bCs/>
              </w:rPr>
              <w:t>P#2.3:  For sample alignment for VFL:</w:t>
            </w:r>
          </w:p>
          <w:p w14:paraId="293B4A3E" w14:textId="77777777" w:rsidR="00E96B9B" w:rsidRDefault="00E96B9B" w:rsidP="00E96B9B">
            <w:pPr>
              <w:rPr>
                <w:rFonts w:eastAsia="等线"/>
              </w:rPr>
            </w:pPr>
            <w:r>
              <w:rPr>
                <w:rFonts w:eastAsia="等线"/>
              </w:rPr>
              <w:t xml:space="preserve">P#2.3.1: For NWDAF acting as VFL Server, NWDAF triggers sample alignment, may query NWDAFs or AFs acting as VFL clients to query availability of samples, and generates the </w:t>
            </w:r>
            <w:proofErr w:type="spellStart"/>
            <w:r>
              <w:rPr>
                <w:rFonts w:eastAsia="等线"/>
              </w:rPr>
              <w:t>interclause</w:t>
            </w:r>
            <w:proofErr w:type="spellEnd"/>
            <w:r>
              <w:rPr>
                <w:rFonts w:eastAsia="等线"/>
              </w:rPr>
              <w:t> of samples.</w:t>
            </w:r>
          </w:p>
          <w:p w14:paraId="629BF188" w14:textId="403A437E" w:rsidR="00E96B9B" w:rsidRDefault="00E96B9B" w:rsidP="00E96B9B">
            <w:pPr>
              <w:rPr>
                <w:rFonts w:eastAsia="等线"/>
              </w:rPr>
            </w:pPr>
            <w:r>
              <w:rPr>
                <w:rFonts w:eastAsia="等线"/>
              </w:rPr>
              <w:t>P#2.3.2 In case of VFL between the NWDAF as VFL server and AF as VFL client, the NEF may be involved in sample alignment with mapping of information (e.g. internal versus external information) , then NWDAF as VFL server will determine the final list of participants supporting the samples for VFL training.</w:t>
            </w:r>
          </w:p>
          <w:p w14:paraId="163C1F94" w14:textId="77777777" w:rsidR="000505A5" w:rsidRDefault="000505A5" w:rsidP="00E96B9B">
            <w:pPr>
              <w:rPr>
                <w:rFonts w:eastAsia="等线"/>
              </w:rPr>
            </w:pPr>
          </w:p>
          <w:p w14:paraId="138DD36A" w14:textId="77777777" w:rsidR="00E96B9B" w:rsidRDefault="00E96B9B" w:rsidP="00E96B9B">
            <w:pPr>
              <w:rPr>
                <w:rFonts w:eastAsia="等线"/>
              </w:rPr>
            </w:pPr>
            <w:r>
              <w:rPr>
                <w:rFonts w:eastAsia="等线"/>
              </w:rPr>
              <w:t xml:space="preserve">P#2.3.3: For AF acting as VFL Server and NWDAFs acting as VFL clients, AF performs sample alignment, selects samples to be used in the training process and generates the </w:t>
            </w:r>
            <w:proofErr w:type="spellStart"/>
            <w:r>
              <w:rPr>
                <w:rFonts w:eastAsia="等线"/>
              </w:rPr>
              <w:t>interclause</w:t>
            </w:r>
            <w:proofErr w:type="spellEnd"/>
            <w:r>
              <w:rPr>
                <w:rFonts w:eastAsia="等线"/>
              </w:rPr>
              <w:t> of samples.</w:t>
            </w:r>
          </w:p>
          <w:p w14:paraId="42F4374A" w14:textId="77777777" w:rsidR="00E96B9B" w:rsidRDefault="00E96B9B" w:rsidP="00E96B9B">
            <w:pPr>
              <w:rPr>
                <w:rFonts w:eastAsia="等线"/>
              </w:rPr>
            </w:pPr>
            <w:r>
              <w:rPr>
                <w:rFonts w:eastAsia="等线"/>
              </w:rPr>
              <w:t xml:space="preserve">P#2.3.4: Feature description information may be registered to the NRF or locally configured in the NWDAF or the AF, negotiated between VFL server and VFL client when performing </w:t>
            </w:r>
            <w:r>
              <w:rPr>
                <w:rFonts w:eastAsia="等线"/>
              </w:rPr>
              <w:lastRenderedPageBreak/>
              <w:t>feature alignment. Feature alignment is optional in a VFL process.</w:t>
            </w:r>
          </w:p>
          <w:p w14:paraId="2DF9EB0D" w14:textId="77777777" w:rsidR="00E96B9B" w:rsidRDefault="00E96B9B" w:rsidP="00E96B9B">
            <w:pPr>
              <w:pStyle w:val="NO"/>
              <w:rPr>
                <w:rFonts w:eastAsia="等线"/>
              </w:rPr>
            </w:pPr>
            <w:r>
              <w:rPr>
                <w:rFonts w:eastAsia="等线"/>
              </w:rPr>
              <w:t>NOTE 2:</w:t>
            </w:r>
            <w:r>
              <w:rPr>
                <w:rFonts w:eastAsia="等线"/>
              </w:rPr>
              <w:tab/>
              <w:t>Whether and how the feature alignment is supported will be determined in normative phase.</w:t>
            </w:r>
          </w:p>
          <w:p w14:paraId="67BB0B0A" w14:textId="77777777" w:rsidR="00E96B9B" w:rsidRDefault="00E96B9B" w:rsidP="00E96B9B">
            <w:pPr>
              <w:pStyle w:val="NO"/>
              <w:rPr>
                <w:rFonts w:eastAsia="等线"/>
              </w:rPr>
            </w:pPr>
            <w:r>
              <w:rPr>
                <w:rFonts w:eastAsia="等线"/>
              </w:rPr>
              <w:t>NOTE 3:</w:t>
            </w:r>
            <w:r>
              <w:rPr>
                <w:rFonts w:eastAsia="等线"/>
              </w:rPr>
              <w:tab/>
              <w:t>The procedure to perform sample alignment is not agreed yet, i.e. it can be done in a standalone procedure or part of the preparation phase, which will be determined in normative phase.</w:t>
            </w:r>
          </w:p>
          <w:p w14:paraId="0DA37D1D" w14:textId="77777777" w:rsidR="00E96B9B" w:rsidRDefault="00E96B9B" w:rsidP="00E96B9B">
            <w:pPr>
              <w:pStyle w:val="NO"/>
              <w:rPr>
                <w:rFonts w:eastAsia="等线"/>
              </w:rPr>
            </w:pPr>
            <w:r>
              <w:rPr>
                <w:rFonts w:eastAsia="等线"/>
              </w:rPr>
              <w:t>NOTE 4:</w:t>
            </w:r>
            <w:r>
              <w:rPr>
                <w:rFonts w:eastAsia="等线"/>
              </w:rPr>
              <w:tab/>
              <w:t>How NEF assists sample alignment in P#2.3.3 will be determined in normative phase.</w:t>
            </w:r>
          </w:p>
          <w:p w14:paraId="54038C63" w14:textId="77777777" w:rsidR="00E96B9B" w:rsidRDefault="00E96B9B" w:rsidP="00E96B9B">
            <w:pPr>
              <w:pStyle w:val="NO"/>
              <w:rPr>
                <w:rFonts w:eastAsia="等线"/>
              </w:rPr>
            </w:pPr>
            <w:r>
              <w:rPr>
                <w:rFonts w:eastAsia="等线"/>
              </w:rPr>
              <w:t>NOTE 5:</w:t>
            </w:r>
            <w:r>
              <w:rPr>
                <w:rFonts w:eastAsia="等线"/>
              </w:rPr>
              <w:tab/>
              <w:t>For P#2.3.2 and P#2.</w:t>
            </w:r>
            <w:r w:rsidRPr="009279AE">
              <w:rPr>
                <w:rFonts w:eastAsia="等线"/>
              </w:rPr>
              <w:t>3.3</w:t>
            </w:r>
            <w:r>
              <w:rPr>
                <w:rFonts w:eastAsia="等线"/>
              </w:rPr>
              <w:t>, w</w:t>
            </w:r>
            <w:r w:rsidRPr="009279AE">
              <w:rPr>
                <w:rFonts w:eastAsia="等线"/>
              </w:rPr>
              <w:t xml:space="preserve">hether </w:t>
            </w:r>
            <w:r>
              <w:rPr>
                <w:rFonts w:eastAsia="等线"/>
              </w:rPr>
              <w:t>and how NEF supports to be involved in generating the intersection of candidate samples is to be discussed in normative phase.</w:t>
            </w:r>
          </w:p>
          <w:p w14:paraId="272D9D6A" w14:textId="77777777" w:rsidR="00E96B9B" w:rsidRPr="009279AE" w:rsidRDefault="00E96B9B" w:rsidP="00E96B9B">
            <w:pPr>
              <w:rPr>
                <w:rFonts w:eastAsia="等线"/>
                <w:b/>
                <w:bCs/>
              </w:rPr>
            </w:pPr>
            <w:r w:rsidRPr="009279AE">
              <w:rPr>
                <w:rFonts w:eastAsia="等线"/>
                <w:b/>
                <w:bCs/>
              </w:rPr>
              <w:t>P#2.</w:t>
            </w:r>
            <w:r w:rsidRPr="009279AE">
              <w:rPr>
                <w:rFonts w:eastAsia="等线" w:hint="eastAsia"/>
                <w:b/>
                <w:bCs/>
              </w:rPr>
              <w:t>4</w:t>
            </w:r>
            <w:r w:rsidRPr="009279AE">
              <w:rPr>
                <w:rFonts w:eastAsia="等线"/>
                <w:b/>
                <w:bCs/>
              </w:rPr>
              <w:t>:  F</w:t>
            </w:r>
            <w:r w:rsidRPr="009279AE">
              <w:rPr>
                <w:rFonts w:eastAsia="等线" w:hint="eastAsia"/>
                <w:b/>
                <w:bCs/>
              </w:rPr>
              <w:t>or</w:t>
            </w:r>
            <w:r w:rsidRPr="009279AE">
              <w:rPr>
                <w:rFonts w:eastAsia="等线"/>
                <w:b/>
                <w:bCs/>
              </w:rPr>
              <w:t xml:space="preserve"> VFL training process:</w:t>
            </w:r>
          </w:p>
          <w:p w14:paraId="1BFCB11E" w14:textId="3C9FD031" w:rsidR="00E96B9B" w:rsidRDefault="00E96B9B" w:rsidP="00E96B9B">
            <w:pPr>
              <w:rPr>
                <w:rFonts w:eastAsia="等线"/>
              </w:rPr>
            </w:pPr>
            <w:r>
              <w:rPr>
                <w:rFonts w:eastAsia="等线"/>
              </w:rPr>
              <w:t>P#2.4.1: Either the NWDAF or the AF can act as VFL server and initiate VFL training process with the VFL client(s).</w:t>
            </w:r>
          </w:p>
          <w:p w14:paraId="5A02B068" w14:textId="5C393ABE" w:rsidR="0066005B" w:rsidRDefault="0066005B" w:rsidP="00E96B9B">
            <w:pPr>
              <w:rPr>
                <w:rFonts w:eastAsia="Yu Mincho"/>
              </w:rPr>
            </w:pPr>
          </w:p>
          <w:p w14:paraId="1A8F61DE" w14:textId="77777777" w:rsidR="00862599" w:rsidRPr="00862599" w:rsidRDefault="00862599" w:rsidP="00E96B9B">
            <w:pPr>
              <w:rPr>
                <w:rFonts w:eastAsia="Yu Mincho"/>
              </w:rPr>
            </w:pPr>
          </w:p>
          <w:p w14:paraId="48239BEC" w14:textId="658366AC" w:rsidR="00E96B9B" w:rsidRDefault="00E96B9B" w:rsidP="00E96B9B">
            <w:pPr>
              <w:rPr>
                <w:rFonts w:eastAsia="等线"/>
              </w:rPr>
            </w:pPr>
            <w:r>
              <w:rPr>
                <w:rFonts w:eastAsia="等线"/>
              </w:rPr>
              <w:t>P#2.4.2: If an untrusted AF is involved in the VFL training process, their interactions with the NWDAF(s) are via NEF. When the NWDAF acts as VFL Server, the NWDAF can receive labels from an AF.</w:t>
            </w:r>
          </w:p>
          <w:p w14:paraId="7D06BE48" w14:textId="06BEBC48" w:rsidR="00862599" w:rsidRDefault="00862599" w:rsidP="00E96B9B">
            <w:pPr>
              <w:rPr>
                <w:rFonts w:eastAsia="Yu Mincho"/>
              </w:rPr>
            </w:pPr>
          </w:p>
          <w:p w14:paraId="5E49CDD4" w14:textId="506A1648" w:rsidR="00862599" w:rsidRDefault="00862599" w:rsidP="00E96B9B">
            <w:pPr>
              <w:rPr>
                <w:rFonts w:eastAsia="Yu Mincho"/>
              </w:rPr>
            </w:pPr>
          </w:p>
          <w:p w14:paraId="19218647" w14:textId="24691728" w:rsidR="00E96B9B" w:rsidRDefault="00E96B9B" w:rsidP="00E96B9B">
            <w:pPr>
              <w:rPr>
                <w:rFonts w:eastAsia="等线"/>
              </w:rPr>
            </w:pPr>
            <w:r>
              <w:rPr>
                <w:rFonts w:eastAsia="等线"/>
              </w:rPr>
              <w:t>P#2.4.3: An identifier is allocated by a VFL server, which is used to correlate the participants during the VFL training and subsequent VFL inference processes and it is associated with the distributed ML Models in the VFL joint model training process.</w:t>
            </w:r>
          </w:p>
          <w:p w14:paraId="320F87FC" w14:textId="77777777" w:rsidR="00720D1D" w:rsidRPr="00720D1D" w:rsidRDefault="00720D1D" w:rsidP="00E96B9B">
            <w:pPr>
              <w:rPr>
                <w:rFonts w:eastAsia="Yu Mincho"/>
              </w:rPr>
            </w:pPr>
          </w:p>
          <w:p w14:paraId="36290798" w14:textId="5CD501A5" w:rsidR="00E96B9B" w:rsidRDefault="00E96B9B" w:rsidP="00E96B9B">
            <w:pPr>
              <w:rPr>
                <w:rFonts w:eastAsia="等线"/>
              </w:rPr>
            </w:pPr>
            <w:r>
              <w:rPr>
                <w:rFonts w:eastAsia="等线"/>
              </w:rPr>
              <w:t>P#2.4.4: VFL Clients compute the intermediate results for their local ML models involved in the VFL training and provide reports with the intermediate results to the AF or NWDAF acting as VFL server.</w:t>
            </w:r>
          </w:p>
          <w:p w14:paraId="72AD00E3" w14:textId="249F6FA3" w:rsidR="00862599" w:rsidRDefault="00862599" w:rsidP="00E96B9B">
            <w:pPr>
              <w:rPr>
                <w:rFonts w:eastAsia="Yu Mincho"/>
              </w:rPr>
            </w:pPr>
          </w:p>
          <w:p w14:paraId="138A75A4" w14:textId="3202F741" w:rsidR="002E5B6A" w:rsidRDefault="002E5B6A" w:rsidP="00E96B9B">
            <w:pPr>
              <w:rPr>
                <w:rFonts w:eastAsia="Yu Mincho"/>
              </w:rPr>
            </w:pPr>
          </w:p>
          <w:p w14:paraId="36D433BC" w14:textId="77777777" w:rsidR="002E5B6A" w:rsidRDefault="002E5B6A" w:rsidP="00E96B9B">
            <w:pPr>
              <w:rPr>
                <w:rFonts w:eastAsia="Yu Mincho"/>
              </w:rPr>
            </w:pPr>
          </w:p>
          <w:p w14:paraId="1EFEF3CD" w14:textId="6E806D91" w:rsidR="00862599" w:rsidRDefault="00862599" w:rsidP="00E96B9B">
            <w:pPr>
              <w:rPr>
                <w:rFonts w:eastAsia="Yu Mincho"/>
              </w:rPr>
            </w:pPr>
          </w:p>
          <w:p w14:paraId="4FF846C4" w14:textId="77777777" w:rsidR="006942EB" w:rsidRPr="00862599" w:rsidRDefault="006942EB" w:rsidP="00E96B9B">
            <w:pPr>
              <w:rPr>
                <w:rFonts w:eastAsia="Yu Mincho"/>
              </w:rPr>
            </w:pPr>
          </w:p>
          <w:p w14:paraId="5F1515BA" w14:textId="7595814F" w:rsidR="00E96B9B" w:rsidRDefault="00E96B9B" w:rsidP="00E96B9B">
            <w:pPr>
              <w:rPr>
                <w:rFonts w:eastAsia="等线"/>
              </w:rPr>
            </w:pPr>
            <w:r>
              <w:rPr>
                <w:rFonts w:eastAsia="等线"/>
              </w:rPr>
              <w:t>P#2.4.5: VFL clients may also provide intermediate results (e.g. gradient information, loss information) to other VFL clients as instructed by the VFL server.</w:t>
            </w:r>
          </w:p>
          <w:p w14:paraId="038E9D94" w14:textId="6A755454" w:rsidR="002E5B6A" w:rsidRDefault="002E5B6A" w:rsidP="00E96B9B">
            <w:pPr>
              <w:rPr>
                <w:rFonts w:eastAsia="Yu Mincho"/>
              </w:rPr>
            </w:pPr>
          </w:p>
          <w:p w14:paraId="32310AE9" w14:textId="77777777" w:rsidR="002E5B6A" w:rsidRPr="002E5B6A" w:rsidRDefault="002E5B6A" w:rsidP="00E96B9B">
            <w:pPr>
              <w:rPr>
                <w:rFonts w:eastAsia="Yu Mincho"/>
              </w:rPr>
            </w:pPr>
          </w:p>
          <w:p w14:paraId="46EF73A9" w14:textId="31115A4B" w:rsidR="00E96B9B" w:rsidRDefault="00E96B9B" w:rsidP="00E96B9B">
            <w:pPr>
              <w:rPr>
                <w:rFonts w:eastAsia="等线"/>
              </w:rPr>
            </w:pPr>
            <w:r>
              <w:rPr>
                <w:rFonts w:eastAsia="等线"/>
              </w:rPr>
              <w:t>P#2.4.6: An AF or NWDAF acting as VFL server aggregates intermediate results from VFL client(s), trains a local model, computes intermediate results based on its local ML model, and sends the intermediate results towards VFL clients involved in the joint VFL training process.</w:t>
            </w:r>
          </w:p>
          <w:p w14:paraId="01C1C5CB" w14:textId="565BD254" w:rsidR="002E5B6A" w:rsidRDefault="002E5B6A" w:rsidP="00E96B9B">
            <w:pPr>
              <w:rPr>
                <w:rFonts w:eastAsia="Yu Mincho"/>
              </w:rPr>
            </w:pPr>
          </w:p>
          <w:p w14:paraId="1BA0B9FC" w14:textId="000BA762" w:rsidR="002E5B6A" w:rsidRDefault="002E5B6A" w:rsidP="00E96B9B">
            <w:pPr>
              <w:rPr>
                <w:rFonts w:eastAsia="Yu Mincho"/>
              </w:rPr>
            </w:pPr>
          </w:p>
          <w:p w14:paraId="5A20FBDE" w14:textId="77777777" w:rsidR="002E5B6A" w:rsidRPr="002E5B6A" w:rsidRDefault="002E5B6A" w:rsidP="00E96B9B">
            <w:pPr>
              <w:rPr>
                <w:rFonts w:eastAsia="Yu Mincho"/>
              </w:rPr>
            </w:pPr>
          </w:p>
          <w:p w14:paraId="6B34F43B" w14:textId="77777777" w:rsidR="00E96B9B" w:rsidRDefault="00E96B9B" w:rsidP="00E96B9B">
            <w:pPr>
              <w:rPr>
                <w:rFonts w:eastAsia="等线"/>
              </w:rPr>
            </w:pPr>
            <w:r>
              <w:rPr>
                <w:rFonts w:eastAsia="等线"/>
              </w:rPr>
              <w:t>P#2.4.7: VFL server may compute different intermediate training information (e.g. gradient information, loss information) for updating its own local model and the models of VFL clients during the VFL training process after processing the received intermediate results (that may include convergence reports), sends the updates to the VFL client(s), and the VFL server/client(s) update their local ML model based on the received information. The VFL server determines when the VFL training process terminates, then it will inform the VFL Clients that the training ends.</w:t>
            </w:r>
          </w:p>
          <w:p w14:paraId="698A7377" w14:textId="77777777" w:rsidR="00E96B9B" w:rsidRDefault="00E96B9B" w:rsidP="00E96B9B">
            <w:pPr>
              <w:pStyle w:val="NO"/>
              <w:rPr>
                <w:rFonts w:eastAsia="等线"/>
              </w:rPr>
            </w:pPr>
            <w:r>
              <w:rPr>
                <w:rFonts w:eastAsia="等线"/>
              </w:rPr>
              <w:t>NOTE 6:</w:t>
            </w:r>
            <w:r>
              <w:rPr>
                <w:rFonts w:eastAsia="等线"/>
              </w:rPr>
              <w:tab/>
              <w:t>Whether further specification on how the AF provides the label to NWDAF is needed in P#2.4.2 will be discussed in normative work.</w:t>
            </w:r>
          </w:p>
          <w:p w14:paraId="7F7C9C21" w14:textId="77777777" w:rsidR="00E96B9B" w:rsidRDefault="00E96B9B" w:rsidP="00E96B9B">
            <w:pPr>
              <w:pStyle w:val="NO"/>
              <w:rPr>
                <w:rFonts w:eastAsia="等线"/>
              </w:rPr>
            </w:pPr>
            <w:r>
              <w:rPr>
                <w:rFonts w:eastAsia="等线"/>
              </w:rPr>
              <w:t>NOTE 7:</w:t>
            </w:r>
            <w:r>
              <w:rPr>
                <w:rFonts w:eastAsia="等线"/>
              </w:rPr>
              <w:tab/>
              <w:t>Whether and how P#2.4.5 is supported will be determined in normative phase.</w:t>
            </w:r>
          </w:p>
          <w:p w14:paraId="6A7EA083" w14:textId="77777777" w:rsidR="00E96B9B" w:rsidRDefault="00E96B9B" w:rsidP="00E96B9B">
            <w:pPr>
              <w:pStyle w:val="NO"/>
              <w:rPr>
                <w:rFonts w:eastAsia="等线"/>
              </w:rPr>
            </w:pPr>
            <w:r>
              <w:rPr>
                <w:rFonts w:eastAsia="等线"/>
              </w:rPr>
              <w:t>NOTE 8:</w:t>
            </w:r>
            <w:r>
              <w:rPr>
                <w:rFonts w:eastAsia="等线"/>
              </w:rPr>
              <w:tab/>
              <w:t>How the initial model is provided to VFL clients is to be discussed in normative phase.</w:t>
            </w:r>
          </w:p>
          <w:p w14:paraId="16E0AB9E" w14:textId="77777777" w:rsidR="00E96B9B" w:rsidRPr="009279AE" w:rsidRDefault="00E96B9B" w:rsidP="00E96B9B">
            <w:pPr>
              <w:rPr>
                <w:rFonts w:eastAsia="等线"/>
                <w:b/>
                <w:bCs/>
              </w:rPr>
            </w:pPr>
            <w:r w:rsidRPr="009279AE">
              <w:rPr>
                <w:rFonts w:eastAsia="等线"/>
                <w:b/>
                <w:bCs/>
              </w:rPr>
              <w:t>P#2.5:  For VFL inference process:</w:t>
            </w:r>
          </w:p>
          <w:p w14:paraId="442480B3" w14:textId="77777777" w:rsidR="00E96B9B" w:rsidRDefault="00E96B9B" w:rsidP="00E96B9B">
            <w:pPr>
              <w:rPr>
                <w:rFonts w:eastAsia="等线"/>
              </w:rPr>
            </w:pPr>
            <w:r>
              <w:rPr>
                <w:rFonts w:eastAsia="等线"/>
              </w:rPr>
              <w:t>P#2.5.1: NWDAF acting as VFL server scenario, the NF consumer of analytics will obtain the required output based on the VFL inference process coordinated by VFL server, which is generated via the VFL inference process between VFL sever and corresponding AFs or NWDAF acting as VFL client(s):</w:t>
            </w:r>
          </w:p>
          <w:p w14:paraId="476A24A0" w14:textId="47A43BE6" w:rsidR="00E96B9B" w:rsidRDefault="00E96B9B" w:rsidP="00E96B9B">
            <w:pPr>
              <w:pStyle w:val="B1"/>
              <w:rPr>
                <w:rFonts w:eastAsia="等线"/>
              </w:rPr>
            </w:pPr>
            <w:r>
              <w:rPr>
                <w:rFonts w:eastAsia="等线"/>
              </w:rPr>
              <w:t>-</w:t>
            </w:r>
            <w:r>
              <w:rPr>
                <w:rFonts w:eastAsia="等线"/>
              </w:rPr>
              <w:tab/>
              <w:t xml:space="preserve">For NWDAF acting as VFL server, NWDAF triggers the VFL inference </w:t>
            </w:r>
            <w:r>
              <w:rPr>
                <w:rFonts w:eastAsia="等线"/>
              </w:rPr>
              <w:lastRenderedPageBreak/>
              <w:t>phase after receiving the subscription or request for analytics and delivers the analytics to the NF consumer.</w:t>
            </w:r>
          </w:p>
          <w:p w14:paraId="029AC5CB" w14:textId="06A2AB0E" w:rsidR="0013779A" w:rsidRDefault="0013779A" w:rsidP="00E96B9B">
            <w:pPr>
              <w:pStyle w:val="B1"/>
              <w:rPr>
                <w:rFonts w:eastAsia="Yu Mincho"/>
              </w:rPr>
            </w:pPr>
          </w:p>
          <w:p w14:paraId="2988F54E" w14:textId="06378B2B" w:rsidR="0013779A" w:rsidRDefault="0013779A" w:rsidP="00E96B9B">
            <w:pPr>
              <w:pStyle w:val="B1"/>
              <w:rPr>
                <w:rFonts w:eastAsia="Yu Mincho"/>
              </w:rPr>
            </w:pPr>
          </w:p>
          <w:p w14:paraId="1BE2B30C" w14:textId="77777777" w:rsidR="0013779A" w:rsidRPr="0013779A" w:rsidRDefault="0013779A" w:rsidP="00E96B9B">
            <w:pPr>
              <w:pStyle w:val="B1"/>
              <w:rPr>
                <w:rFonts w:eastAsia="Yu Mincho"/>
              </w:rPr>
            </w:pPr>
          </w:p>
          <w:p w14:paraId="4E0BE08C" w14:textId="1492D624" w:rsidR="00E96B9B" w:rsidRDefault="00E96B9B" w:rsidP="00E96B9B">
            <w:pPr>
              <w:rPr>
                <w:rFonts w:eastAsia="等线"/>
              </w:rPr>
            </w:pPr>
            <w:r>
              <w:rPr>
                <w:rFonts w:eastAsia="等线"/>
              </w:rPr>
              <w:t xml:space="preserve">P#2.5.2: For the AF acting as a VFL server, the AF acting as VFL server can also start an inference process with corresponding NWDAF acting as VFL client(s). The AF may be triggered to start the inference by a 5GC consumer (i.e. NWDAF containing </w:t>
            </w:r>
            <w:proofErr w:type="spellStart"/>
            <w:r>
              <w:rPr>
                <w:rFonts w:eastAsia="等线"/>
              </w:rPr>
              <w:t>AnLF</w:t>
            </w:r>
            <w:proofErr w:type="spellEnd"/>
            <w:r>
              <w:rPr>
                <w:rFonts w:eastAsia="等线"/>
              </w:rPr>
              <w:t>). Interactions are via NEF if AF is untrusted.</w:t>
            </w:r>
          </w:p>
          <w:p w14:paraId="602DEED4" w14:textId="5D302D5B" w:rsidR="0013779A" w:rsidRDefault="0013779A" w:rsidP="00E96B9B">
            <w:pPr>
              <w:rPr>
                <w:rFonts w:eastAsia="Yu Mincho"/>
              </w:rPr>
            </w:pPr>
          </w:p>
          <w:p w14:paraId="1C48DCF2" w14:textId="77777777" w:rsidR="0013779A" w:rsidRPr="0013779A" w:rsidRDefault="0013779A" w:rsidP="00E96B9B">
            <w:pPr>
              <w:rPr>
                <w:rFonts w:eastAsia="Yu Mincho"/>
              </w:rPr>
            </w:pPr>
          </w:p>
          <w:p w14:paraId="38B22D35" w14:textId="77777777" w:rsidR="00E96B9B" w:rsidRDefault="00E96B9B" w:rsidP="00E96B9B">
            <w:pPr>
              <w:rPr>
                <w:rFonts w:eastAsia="等线"/>
              </w:rPr>
            </w:pPr>
            <w:r>
              <w:rPr>
                <w:rFonts w:eastAsia="等线"/>
              </w:rPr>
              <w:t>P#2.5.3: Before performing the VFL inference, the NWDAF acting as VFL server determines corresponding AF(s) and/or NWDAF(s) as VFL client(s) for the inference process based on the same identifier used in the VFL training process. Related details will be specified in the normative phase.</w:t>
            </w:r>
          </w:p>
          <w:p w14:paraId="267D15A2" w14:textId="77777777" w:rsidR="00E96B9B" w:rsidRDefault="00E96B9B" w:rsidP="00E96B9B">
            <w:pPr>
              <w:rPr>
                <w:rFonts w:eastAsia="等线"/>
              </w:rPr>
            </w:pPr>
            <w:r>
              <w:rPr>
                <w:rFonts w:eastAsia="等线"/>
              </w:rPr>
              <w:t>P#2.5.4: The VFL inference process may be controlled by a set of requirements, i.e. whether the determination if all VFL participants associated with the same identifier are needed in the VFL inference process may be based e.g. on accuracy requirements, the VFL signalling and load cost, contribution weights of each client, and temporal availability of output from VFL participants.</w:t>
            </w:r>
          </w:p>
          <w:p w14:paraId="27B3B75A" w14:textId="77777777" w:rsidR="00E96B9B" w:rsidRDefault="00E96B9B" w:rsidP="00E96B9B">
            <w:pPr>
              <w:rPr>
                <w:rFonts w:eastAsia="等线"/>
              </w:rPr>
            </w:pPr>
            <w:r>
              <w:rPr>
                <w:rFonts w:eastAsia="等线"/>
              </w:rPr>
              <w:t>P#2.5.5: When performing VFL model performance monitoring, inference data can be used for model retraining, which is aligned with R18.</w:t>
            </w:r>
          </w:p>
          <w:p w14:paraId="348DC6D2" w14:textId="77777777" w:rsidR="00E96B9B" w:rsidRDefault="00E96B9B" w:rsidP="00E96B9B">
            <w:pPr>
              <w:pStyle w:val="NO"/>
              <w:rPr>
                <w:rFonts w:eastAsia="等线"/>
              </w:rPr>
            </w:pPr>
            <w:r>
              <w:rPr>
                <w:rFonts w:eastAsia="等线"/>
              </w:rPr>
              <w:t>NOTE 9:</w:t>
            </w:r>
            <w:r>
              <w:rPr>
                <w:rFonts w:eastAsia="等线"/>
              </w:rPr>
              <w:tab/>
              <w:t>Whether and how P#2.5.4 is supported will be determined in normative phase.</w:t>
            </w:r>
          </w:p>
          <w:p w14:paraId="3E1138EF" w14:textId="77777777" w:rsidR="00E96B9B" w:rsidRDefault="00E96B9B" w:rsidP="00E96B9B">
            <w:pPr>
              <w:pStyle w:val="NO"/>
              <w:rPr>
                <w:rFonts w:eastAsia="等线"/>
              </w:rPr>
            </w:pPr>
            <w:r>
              <w:rPr>
                <w:rFonts w:eastAsia="等线"/>
              </w:rPr>
              <w:t>NOTE 10:</w:t>
            </w:r>
            <w:r>
              <w:rPr>
                <w:rFonts w:eastAsia="等线"/>
              </w:rPr>
              <w:tab/>
              <w:t xml:space="preserve">Whether the NWDAF supports both </w:t>
            </w:r>
            <w:proofErr w:type="spellStart"/>
            <w:r>
              <w:rPr>
                <w:rFonts w:eastAsia="等线"/>
              </w:rPr>
              <w:t>AnLF</w:t>
            </w:r>
            <w:proofErr w:type="spellEnd"/>
            <w:r>
              <w:rPr>
                <w:rFonts w:eastAsia="等线"/>
              </w:rPr>
              <w:t xml:space="preserve"> and MTLF or not during VFL training and inference is to be discussed in normative phase.</w:t>
            </w:r>
          </w:p>
          <w:p w14:paraId="35C21014" w14:textId="77777777" w:rsidR="00E96B9B" w:rsidRDefault="00E96B9B" w:rsidP="00E96B9B">
            <w:pPr>
              <w:pStyle w:val="NO"/>
              <w:rPr>
                <w:rFonts w:eastAsia="等线"/>
              </w:rPr>
            </w:pPr>
            <w:r>
              <w:rPr>
                <w:rFonts w:eastAsia="等线"/>
              </w:rPr>
              <w:t>NOTE 11:</w:t>
            </w:r>
            <w:r>
              <w:rPr>
                <w:rFonts w:eastAsia="等线"/>
              </w:rPr>
              <w:tab/>
              <w:t>How multiple NWDAFs are involved in VFL when AF is acting as VFL server is defined in normative phase.</w:t>
            </w:r>
          </w:p>
          <w:p w14:paraId="70EF8E47" w14:textId="77777777" w:rsidR="00E96B9B" w:rsidRDefault="00E96B9B" w:rsidP="00E96B9B">
            <w:pPr>
              <w:pStyle w:val="NO"/>
              <w:rPr>
                <w:rFonts w:eastAsia="等线"/>
              </w:rPr>
            </w:pPr>
            <w:r>
              <w:rPr>
                <w:rFonts w:eastAsia="等线"/>
              </w:rPr>
              <w:t>NOTE 12:</w:t>
            </w:r>
            <w:r>
              <w:rPr>
                <w:rFonts w:eastAsia="等线"/>
              </w:rPr>
              <w:tab/>
              <w:t>The details of the accuracy monitoring related to VFL process will be defined in the normative phase.</w:t>
            </w:r>
          </w:p>
          <w:p w14:paraId="313230C8" w14:textId="77777777" w:rsidR="00E96B9B" w:rsidRDefault="00E96B9B" w:rsidP="00E96B9B">
            <w:pPr>
              <w:pStyle w:val="NO"/>
              <w:rPr>
                <w:rFonts w:eastAsia="等线"/>
              </w:rPr>
            </w:pPr>
            <w:r>
              <w:rPr>
                <w:rFonts w:eastAsia="等线"/>
              </w:rPr>
              <w:lastRenderedPageBreak/>
              <w:t>NOTE 13:</w:t>
            </w:r>
            <w:r>
              <w:rPr>
                <w:rFonts w:eastAsia="等线"/>
              </w:rPr>
              <w:tab/>
              <w:t>The details of (optionally new) services and detailed list of parameters to enable the VFL processes will be defined in the normative phase.</w:t>
            </w:r>
          </w:p>
          <w:p w14:paraId="6D862D37" w14:textId="77777777" w:rsidR="00E96B9B" w:rsidRDefault="00E96B9B" w:rsidP="00E96B9B">
            <w:pPr>
              <w:pStyle w:val="NO"/>
              <w:rPr>
                <w:rFonts w:eastAsia="等线"/>
              </w:rPr>
            </w:pPr>
            <w:r>
              <w:rPr>
                <w:rFonts w:eastAsia="等线"/>
              </w:rPr>
              <w:t>NOTE 14:</w:t>
            </w:r>
            <w:r>
              <w:rPr>
                <w:rFonts w:eastAsia="等线"/>
              </w:rPr>
              <w:tab/>
              <w:t>Details of the ML model storage will be defined in the normative phase.</w:t>
            </w:r>
          </w:p>
          <w:p w14:paraId="71D6FD6C" w14:textId="77777777" w:rsidR="00E96B9B" w:rsidRPr="00E96B9B" w:rsidRDefault="00E96B9B" w:rsidP="00E96B9B">
            <w:pPr>
              <w:rPr>
                <w:rFonts w:eastAsia="等线"/>
                <w:lang w:eastAsia="zh-CN"/>
              </w:rPr>
            </w:pPr>
          </w:p>
        </w:tc>
        <w:tc>
          <w:tcPr>
            <w:tcW w:w="4103" w:type="dxa"/>
            <w:shd w:val="clear" w:color="auto" w:fill="auto"/>
          </w:tcPr>
          <w:p w14:paraId="02B41D7D" w14:textId="77777777" w:rsidR="00E96B9B" w:rsidRDefault="00E96B9B" w:rsidP="00260B56">
            <w:pPr>
              <w:spacing w:after="0"/>
              <w:rPr>
                <w:lang w:val="fr-FR" w:eastAsia="zh-CN"/>
              </w:rPr>
            </w:pPr>
          </w:p>
          <w:p w14:paraId="5C5FAA06" w14:textId="77777777" w:rsidR="00867534" w:rsidRDefault="00867534" w:rsidP="00260B56">
            <w:pPr>
              <w:spacing w:after="0"/>
              <w:rPr>
                <w:lang w:val="fr-FR" w:eastAsia="zh-CN"/>
              </w:rPr>
            </w:pPr>
          </w:p>
          <w:p w14:paraId="7B131E7B" w14:textId="77777777" w:rsidR="00867534" w:rsidRDefault="00867534" w:rsidP="00260B56">
            <w:pPr>
              <w:spacing w:after="0"/>
              <w:rPr>
                <w:lang w:val="fr-FR" w:eastAsia="zh-CN"/>
              </w:rPr>
            </w:pPr>
          </w:p>
          <w:p w14:paraId="0A98D25A" w14:textId="0F5BD6A9" w:rsidR="00867534" w:rsidRDefault="006C217A" w:rsidP="00260B56">
            <w:pPr>
              <w:spacing w:after="0"/>
              <w:rPr>
                <w:rFonts w:eastAsia="等线"/>
              </w:rPr>
            </w:pPr>
            <w:r>
              <w:rPr>
                <w:rFonts w:hint="eastAsia"/>
                <w:lang w:val="fr-FR" w:eastAsia="zh-CN"/>
              </w:rPr>
              <w:t>D</w:t>
            </w:r>
            <w:r>
              <w:rPr>
                <w:lang w:val="fr-FR" w:eastAsia="zh-CN"/>
              </w:rPr>
              <w:t xml:space="preserve">efining </w:t>
            </w:r>
            <w:r>
              <w:rPr>
                <w:rFonts w:eastAsia="等线"/>
              </w:rPr>
              <w:t xml:space="preserve">VFL Server </w:t>
            </w:r>
            <w:r w:rsidR="00C4486A" w:rsidRPr="00C4486A">
              <w:rPr>
                <w:rFonts w:eastAsia="等线"/>
                <w:highlight w:val="yellow"/>
              </w:rPr>
              <w:t>(CT3)</w:t>
            </w:r>
          </w:p>
          <w:p w14:paraId="285F0B70" w14:textId="77777777" w:rsidR="00B336DE" w:rsidRDefault="00B336DE" w:rsidP="00260B56">
            <w:pPr>
              <w:spacing w:after="0"/>
              <w:rPr>
                <w:rFonts w:eastAsia="Yu Mincho"/>
              </w:rPr>
            </w:pPr>
          </w:p>
          <w:p w14:paraId="6879C5B8" w14:textId="77777777" w:rsidR="00B336DE" w:rsidRDefault="00B336DE" w:rsidP="00260B56">
            <w:pPr>
              <w:spacing w:after="0"/>
              <w:rPr>
                <w:rFonts w:eastAsia="Yu Mincho"/>
              </w:rPr>
            </w:pPr>
          </w:p>
          <w:p w14:paraId="66B37D27" w14:textId="77777777" w:rsidR="00B336DE" w:rsidRDefault="00B336DE" w:rsidP="00260B56">
            <w:pPr>
              <w:spacing w:after="0"/>
              <w:rPr>
                <w:rFonts w:eastAsia="Yu Mincho"/>
              </w:rPr>
            </w:pPr>
          </w:p>
          <w:p w14:paraId="21C75E66" w14:textId="77777777" w:rsidR="00B336DE" w:rsidRDefault="00B336DE" w:rsidP="00260B56">
            <w:pPr>
              <w:spacing w:after="0"/>
              <w:rPr>
                <w:rFonts w:eastAsia="Yu Mincho"/>
              </w:rPr>
            </w:pPr>
          </w:p>
          <w:p w14:paraId="76AAAA28" w14:textId="77777777" w:rsidR="00B336DE" w:rsidRDefault="00B336DE" w:rsidP="00260B56">
            <w:pPr>
              <w:spacing w:after="0"/>
              <w:rPr>
                <w:rFonts w:eastAsia="Yu Mincho"/>
              </w:rPr>
            </w:pPr>
          </w:p>
          <w:p w14:paraId="442DBF14" w14:textId="77777777" w:rsidR="00B336DE" w:rsidRDefault="00B336DE" w:rsidP="00260B56">
            <w:pPr>
              <w:spacing w:after="0"/>
              <w:rPr>
                <w:rFonts w:eastAsia="Yu Mincho"/>
              </w:rPr>
            </w:pPr>
          </w:p>
          <w:p w14:paraId="1921C78B" w14:textId="77777777" w:rsidR="00B336DE" w:rsidRDefault="00B336DE" w:rsidP="00260B56">
            <w:pPr>
              <w:spacing w:after="0"/>
              <w:rPr>
                <w:rFonts w:eastAsia="Yu Mincho"/>
              </w:rPr>
            </w:pPr>
          </w:p>
          <w:p w14:paraId="1705332C" w14:textId="77777777" w:rsidR="00B336DE" w:rsidRDefault="00B336DE" w:rsidP="00260B56">
            <w:pPr>
              <w:spacing w:after="0"/>
              <w:rPr>
                <w:rFonts w:eastAsia="Yu Mincho"/>
              </w:rPr>
            </w:pPr>
          </w:p>
          <w:p w14:paraId="46775999" w14:textId="77777777" w:rsidR="00B336DE" w:rsidRDefault="00B336DE" w:rsidP="00260B56">
            <w:pPr>
              <w:spacing w:after="0"/>
              <w:rPr>
                <w:rFonts w:eastAsia="Yu Mincho"/>
              </w:rPr>
            </w:pPr>
          </w:p>
          <w:p w14:paraId="1D949278" w14:textId="77777777" w:rsidR="00B336DE" w:rsidRDefault="00B336DE" w:rsidP="00260B56">
            <w:pPr>
              <w:spacing w:after="0"/>
              <w:rPr>
                <w:rFonts w:eastAsia="Yu Mincho"/>
              </w:rPr>
            </w:pPr>
          </w:p>
          <w:p w14:paraId="5E2090DC" w14:textId="77777777" w:rsidR="00B336DE" w:rsidRDefault="00B336DE" w:rsidP="00260B56">
            <w:pPr>
              <w:spacing w:after="0"/>
              <w:rPr>
                <w:rFonts w:eastAsia="Yu Mincho"/>
              </w:rPr>
            </w:pPr>
          </w:p>
          <w:p w14:paraId="3BDAC323" w14:textId="1F2C2ADE" w:rsidR="00B336DE" w:rsidRDefault="00B336DE" w:rsidP="00B336DE">
            <w:pPr>
              <w:spacing w:after="0"/>
              <w:rPr>
                <w:rFonts w:eastAsia="等线"/>
              </w:rPr>
            </w:pPr>
            <w:r>
              <w:rPr>
                <w:rFonts w:hint="eastAsia"/>
                <w:lang w:val="fr-FR" w:eastAsia="zh-CN"/>
              </w:rPr>
              <w:t>D</w:t>
            </w:r>
            <w:r>
              <w:rPr>
                <w:lang w:val="fr-FR" w:eastAsia="zh-CN"/>
              </w:rPr>
              <w:t xml:space="preserve">efining </w:t>
            </w:r>
            <w:r>
              <w:rPr>
                <w:rFonts w:eastAsia="等线"/>
              </w:rPr>
              <w:t>VFL Client</w:t>
            </w:r>
            <w:r w:rsidR="00AE5E25">
              <w:rPr>
                <w:rFonts w:eastAsia="等线"/>
              </w:rPr>
              <w:t xml:space="preserve">  </w:t>
            </w:r>
            <w:r w:rsidR="00AE5E25" w:rsidRPr="00C4486A">
              <w:rPr>
                <w:rFonts w:eastAsia="等线"/>
                <w:highlight w:val="yellow"/>
              </w:rPr>
              <w:t>(CT3)</w:t>
            </w:r>
          </w:p>
          <w:p w14:paraId="2C6DA837" w14:textId="77777777" w:rsidR="00B336DE" w:rsidRPr="00B336DE" w:rsidRDefault="00B336DE" w:rsidP="00260B56">
            <w:pPr>
              <w:spacing w:after="0"/>
              <w:rPr>
                <w:rFonts w:eastAsia="Yu Mincho"/>
              </w:rPr>
            </w:pPr>
          </w:p>
          <w:p w14:paraId="42550D7A" w14:textId="6D3AB2D3" w:rsidR="00B336DE" w:rsidRDefault="00B336DE" w:rsidP="00260B56">
            <w:pPr>
              <w:spacing w:after="0"/>
              <w:rPr>
                <w:rFonts w:eastAsia="Yu Mincho"/>
              </w:rPr>
            </w:pPr>
          </w:p>
          <w:p w14:paraId="7FEB4B40" w14:textId="00B2C72C" w:rsidR="00DD0BB7" w:rsidRDefault="00DD0BB7" w:rsidP="00260B56">
            <w:pPr>
              <w:spacing w:after="0"/>
              <w:rPr>
                <w:rFonts w:eastAsia="Yu Mincho"/>
              </w:rPr>
            </w:pPr>
          </w:p>
          <w:p w14:paraId="658F8C45" w14:textId="7531CD6B" w:rsidR="00DD0BB7" w:rsidRDefault="00DD0BB7" w:rsidP="00260B56">
            <w:pPr>
              <w:spacing w:after="0"/>
              <w:rPr>
                <w:rFonts w:eastAsia="Yu Mincho"/>
              </w:rPr>
            </w:pPr>
          </w:p>
          <w:p w14:paraId="12A26767" w14:textId="7B6592B0" w:rsidR="00AE5E25" w:rsidRDefault="00AE5E25" w:rsidP="00260B56">
            <w:pPr>
              <w:spacing w:after="0"/>
              <w:rPr>
                <w:rFonts w:eastAsia="Yu Mincho"/>
              </w:rPr>
            </w:pPr>
          </w:p>
          <w:p w14:paraId="02B95397" w14:textId="48847319" w:rsidR="00AE5E25" w:rsidRDefault="00AE5E25" w:rsidP="00260B56">
            <w:pPr>
              <w:spacing w:after="0"/>
              <w:rPr>
                <w:rFonts w:eastAsia="Yu Mincho"/>
              </w:rPr>
            </w:pPr>
          </w:p>
          <w:p w14:paraId="6CE47CD5" w14:textId="32B4A6FD" w:rsidR="00433F93" w:rsidRPr="00BF6CAB" w:rsidRDefault="00BF6CAB" w:rsidP="00260B56">
            <w:pPr>
              <w:spacing w:after="0"/>
              <w:rPr>
                <w:rFonts w:eastAsia="等线"/>
                <w:lang w:eastAsia="zh-CN"/>
              </w:rPr>
            </w:pPr>
            <w:r>
              <w:rPr>
                <w:rFonts w:eastAsia="等线" w:hint="eastAsia"/>
                <w:lang w:eastAsia="zh-CN"/>
              </w:rPr>
              <w:t>W</w:t>
            </w:r>
            <w:r>
              <w:rPr>
                <w:rFonts w:eastAsia="等线"/>
                <w:lang w:eastAsia="zh-CN"/>
              </w:rPr>
              <w:t xml:space="preserve">hen </w:t>
            </w:r>
            <w:r>
              <w:rPr>
                <w:rFonts w:eastAsia="等线"/>
              </w:rPr>
              <w:t>VFL server is the NWDAF:</w:t>
            </w:r>
          </w:p>
          <w:p w14:paraId="104897DC" w14:textId="3D546D04" w:rsidR="00DD0BB7" w:rsidRPr="00DD0BB7" w:rsidRDefault="0063192B" w:rsidP="00260B56">
            <w:pPr>
              <w:spacing w:after="0"/>
              <w:rPr>
                <w:rFonts w:eastAsia="等线"/>
                <w:lang w:eastAsia="zh-CN"/>
              </w:rPr>
            </w:pPr>
            <w:bookmarkStart w:id="4" w:name="_Hlk173857161"/>
            <w:r>
              <w:rPr>
                <w:rFonts w:eastAsia="等线" w:hint="eastAsia"/>
                <w:lang w:eastAsia="zh-CN"/>
              </w:rPr>
              <w:t>C</w:t>
            </w:r>
            <w:r>
              <w:rPr>
                <w:rFonts w:eastAsia="等线"/>
                <w:lang w:eastAsia="zh-CN"/>
              </w:rPr>
              <w:t xml:space="preserve">larification on </w:t>
            </w:r>
            <w:r w:rsidR="00AE5E25">
              <w:rPr>
                <w:rFonts w:eastAsia="等线"/>
                <w:lang w:eastAsia="zh-CN"/>
              </w:rPr>
              <w:t xml:space="preserve">Two </w:t>
            </w:r>
            <w:r w:rsidR="00BF6CAB">
              <w:rPr>
                <w:rFonts w:eastAsia="等线"/>
              </w:rPr>
              <w:t>analytics ID</w:t>
            </w:r>
            <w:r w:rsidR="00D11E66">
              <w:rPr>
                <w:rFonts w:eastAsia="等线"/>
              </w:rPr>
              <w:t>s</w:t>
            </w:r>
            <w:r w:rsidR="00BF6CAB">
              <w:rPr>
                <w:rFonts w:eastAsia="等线"/>
              </w:rPr>
              <w:t xml:space="preserve"> </w:t>
            </w:r>
            <w:r w:rsidR="00AE5E25">
              <w:rPr>
                <w:rFonts w:eastAsia="等线"/>
              </w:rPr>
              <w:t xml:space="preserve">are supported: one </w:t>
            </w:r>
            <w:r w:rsidR="005B1C94">
              <w:rPr>
                <w:rFonts w:eastAsia="等线"/>
              </w:rPr>
              <w:t xml:space="preserve">analytics ID </w:t>
            </w:r>
            <w:r w:rsidR="00BF6CAB">
              <w:rPr>
                <w:rFonts w:eastAsia="等线"/>
              </w:rPr>
              <w:t>for VFL training, and another analytics ID for VFL inference</w:t>
            </w:r>
            <w:bookmarkEnd w:id="4"/>
            <w:r w:rsidR="00D11E66">
              <w:rPr>
                <w:rFonts w:eastAsia="等线"/>
              </w:rPr>
              <w:t xml:space="preserve"> </w:t>
            </w:r>
            <w:r w:rsidR="00D11E66" w:rsidRPr="00D11E66">
              <w:rPr>
                <w:rFonts w:eastAsia="等线"/>
                <w:highlight w:val="yellow"/>
              </w:rPr>
              <w:t>(CT3)</w:t>
            </w:r>
          </w:p>
          <w:p w14:paraId="2B5EB7C4" w14:textId="77777777" w:rsidR="00DD0BB7" w:rsidRDefault="00DD0BB7" w:rsidP="00260B56">
            <w:pPr>
              <w:spacing w:after="0"/>
              <w:rPr>
                <w:rFonts w:eastAsia="Yu Mincho"/>
              </w:rPr>
            </w:pPr>
          </w:p>
          <w:p w14:paraId="38CA6B55" w14:textId="77777777" w:rsidR="00AE5E25" w:rsidRDefault="00AE5E25" w:rsidP="00BF6CAB">
            <w:pPr>
              <w:spacing w:after="0"/>
              <w:rPr>
                <w:rFonts w:eastAsia="等线"/>
                <w:lang w:eastAsia="zh-CN"/>
              </w:rPr>
            </w:pPr>
          </w:p>
          <w:p w14:paraId="4733E623" w14:textId="350F3C9D" w:rsidR="00BF6CAB" w:rsidRPr="00BF6CAB" w:rsidRDefault="00BF6CAB" w:rsidP="00BF6CAB">
            <w:pPr>
              <w:spacing w:after="0"/>
              <w:rPr>
                <w:rFonts w:eastAsia="等线"/>
                <w:lang w:eastAsia="zh-CN"/>
              </w:rPr>
            </w:pPr>
            <w:r>
              <w:rPr>
                <w:rFonts w:eastAsia="等线" w:hint="eastAsia"/>
                <w:lang w:eastAsia="zh-CN"/>
              </w:rPr>
              <w:t>W</w:t>
            </w:r>
            <w:r>
              <w:rPr>
                <w:rFonts w:eastAsia="等线"/>
                <w:lang w:eastAsia="zh-CN"/>
              </w:rPr>
              <w:t xml:space="preserve">hen </w:t>
            </w:r>
            <w:r>
              <w:rPr>
                <w:rFonts w:eastAsia="等线"/>
              </w:rPr>
              <w:t>VFL server is the AF:</w:t>
            </w:r>
          </w:p>
          <w:p w14:paraId="1701E669" w14:textId="116D550E" w:rsidR="003608AA" w:rsidRPr="00DD0BB7" w:rsidRDefault="00BF6CAB" w:rsidP="003608AA">
            <w:pPr>
              <w:spacing w:after="0"/>
              <w:rPr>
                <w:rFonts w:eastAsia="等线"/>
                <w:lang w:eastAsia="zh-CN"/>
              </w:rPr>
            </w:pPr>
            <w:r>
              <w:rPr>
                <w:rFonts w:eastAsia="等线" w:hint="eastAsia"/>
                <w:lang w:eastAsia="zh-CN"/>
              </w:rPr>
              <w:t>C</w:t>
            </w:r>
            <w:r>
              <w:rPr>
                <w:rFonts w:eastAsia="等线"/>
                <w:lang w:eastAsia="zh-CN"/>
              </w:rPr>
              <w:t xml:space="preserve">larification on </w:t>
            </w:r>
            <w:r w:rsidR="00B173D7">
              <w:rPr>
                <w:rFonts w:eastAsia="等线"/>
                <w:lang w:eastAsia="zh-CN"/>
              </w:rPr>
              <w:t xml:space="preserve">Two </w:t>
            </w:r>
            <w:r w:rsidR="00B173D7">
              <w:rPr>
                <w:rFonts w:eastAsia="等线"/>
              </w:rPr>
              <w:t xml:space="preserve">analytics IDs are supported: </w:t>
            </w:r>
            <w:r>
              <w:rPr>
                <w:rFonts w:eastAsia="等线"/>
              </w:rPr>
              <w:t xml:space="preserve">analytics ID for </w:t>
            </w:r>
            <w:r w:rsidR="007777DE">
              <w:rPr>
                <w:rFonts w:eastAsia="等线"/>
              </w:rPr>
              <w:t xml:space="preserve">training of models for </w:t>
            </w:r>
            <w:r>
              <w:rPr>
                <w:rFonts w:eastAsia="等线"/>
              </w:rPr>
              <w:t xml:space="preserve">internal AF process, and another analytics ID for </w:t>
            </w:r>
            <w:r w:rsidR="007777DE">
              <w:rPr>
                <w:rFonts w:eastAsia="等线"/>
              </w:rPr>
              <w:t>VFL inference for internal AF process</w:t>
            </w:r>
            <w:r w:rsidR="007C39A8">
              <w:rPr>
                <w:rFonts w:eastAsia="等线"/>
              </w:rPr>
              <w:t xml:space="preserve"> </w:t>
            </w:r>
            <w:r w:rsidR="003608AA" w:rsidRPr="00D11E66">
              <w:rPr>
                <w:rFonts w:eastAsia="等线"/>
                <w:highlight w:val="yellow"/>
              </w:rPr>
              <w:t>(CT3)</w:t>
            </w:r>
          </w:p>
          <w:p w14:paraId="2D10B278" w14:textId="3EF11320" w:rsidR="00BF6CAB" w:rsidRPr="003608AA" w:rsidRDefault="00BF6CAB" w:rsidP="00BF6CAB">
            <w:pPr>
              <w:spacing w:after="0"/>
              <w:rPr>
                <w:rFonts w:eastAsia="等线"/>
                <w:lang w:eastAsia="zh-CN"/>
              </w:rPr>
            </w:pPr>
          </w:p>
          <w:p w14:paraId="61E0AAB2" w14:textId="77777777" w:rsidR="002B702D" w:rsidRPr="00BF6CAB" w:rsidRDefault="002B702D" w:rsidP="00260B56">
            <w:pPr>
              <w:spacing w:after="0"/>
              <w:rPr>
                <w:rFonts w:eastAsia="等线"/>
                <w:lang w:eastAsia="zh-CN"/>
              </w:rPr>
            </w:pPr>
          </w:p>
          <w:p w14:paraId="682116AA" w14:textId="771DD6F9" w:rsidR="002B702D" w:rsidRDefault="002B702D" w:rsidP="00260B56">
            <w:pPr>
              <w:spacing w:after="0"/>
              <w:rPr>
                <w:rFonts w:eastAsia="等线"/>
                <w:lang w:val="fr-FR" w:eastAsia="zh-CN"/>
              </w:rPr>
            </w:pPr>
          </w:p>
          <w:p w14:paraId="4ECD10E8" w14:textId="77777777" w:rsidR="00883351" w:rsidRDefault="00883351" w:rsidP="00260B56">
            <w:pPr>
              <w:spacing w:after="0"/>
              <w:rPr>
                <w:rFonts w:eastAsia="等线"/>
                <w:lang w:val="fr-FR" w:eastAsia="zh-CN"/>
              </w:rPr>
            </w:pPr>
          </w:p>
          <w:p w14:paraId="0DE079DD" w14:textId="4268D2F1" w:rsidR="00010D0D" w:rsidRDefault="00010D0D" w:rsidP="00260B56">
            <w:pPr>
              <w:spacing w:after="0"/>
              <w:rPr>
                <w:rFonts w:eastAsia="等线"/>
                <w:lang w:val="fr-FR" w:eastAsia="zh-CN"/>
              </w:rPr>
            </w:pPr>
            <w:r>
              <w:rPr>
                <w:rFonts w:eastAsia="等线"/>
                <w:lang w:val="fr-FR" w:eastAsia="zh-CN"/>
              </w:rPr>
              <w:t xml:space="preserve">- Potential </w:t>
            </w:r>
            <w:r w:rsidR="000005DD">
              <w:rPr>
                <w:rFonts w:eastAsia="等线"/>
                <w:lang w:val="fr-FR" w:eastAsia="zh-CN"/>
              </w:rPr>
              <w:t>clairifcation</w:t>
            </w:r>
            <w:r>
              <w:rPr>
                <w:rFonts w:eastAsia="等线"/>
                <w:lang w:val="fr-FR" w:eastAsia="zh-CN"/>
              </w:rPr>
              <w:t xml:space="preserve"> on </w:t>
            </w:r>
            <w:r>
              <w:rPr>
                <w:rFonts w:eastAsia="等线"/>
              </w:rPr>
              <w:t>VFL among NWDAFs in a single PLMN.</w:t>
            </w:r>
            <w:r w:rsidR="00883351" w:rsidRPr="00D11E66">
              <w:rPr>
                <w:rFonts w:eastAsia="等线"/>
                <w:highlight w:val="yellow"/>
              </w:rPr>
              <w:t xml:space="preserve"> (CT3)</w:t>
            </w:r>
          </w:p>
          <w:p w14:paraId="1E6786BB" w14:textId="78648E49" w:rsidR="00010D0D" w:rsidRDefault="00010D0D" w:rsidP="00260B56">
            <w:pPr>
              <w:spacing w:after="0"/>
              <w:rPr>
                <w:rFonts w:eastAsia="等线"/>
              </w:rPr>
            </w:pPr>
            <w:r>
              <w:rPr>
                <w:rFonts w:eastAsia="等线" w:hint="eastAsia"/>
                <w:lang w:val="fr-FR" w:eastAsia="zh-CN"/>
              </w:rPr>
              <w:t>-</w:t>
            </w:r>
            <w:r>
              <w:rPr>
                <w:rFonts w:eastAsia="等线"/>
                <w:lang w:val="fr-FR" w:eastAsia="zh-CN"/>
              </w:rPr>
              <w:t xml:space="preserve"> Potential </w:t>
            </w:r>
            <w:r w:rsidR="008D6677">
              <w:rPr>
                <w:rFonts w:eastAsia="等线"/>
                <w:lang w:val="fr-FR" w:eastAsia="zh-CN"/>
              </w:rPr>
              <w:t xml:space="preserve">clairifcation </w:t>
            </w:r>
            <w:r>
              <w:rPr>
                <w:rFonts w:eastAsia="等线"/>
                <w:lang w:val="fr-FR" w:eastAsia="zh-CN"/>
              </w:rPr>
              <w:t>on</w:t>
            </w:r>
            <w:r>
              <w:rPr>
                <w:rFonts w:eastAsia="等线"/>
              </w:rPr>
              <w:t xml:space="preserve"> VFL between AF and NWDAF(s) in a single PLMN.</w:t>
            </w:r>
            <w:r w:rsidR="00883351" w:rsidRPr="00D11E66">
              <w:rPr>
                <w:rFonts w:eastAsia="等线"/>
                <w:highlight w:val="yellow"/>
              </w:rPr>
              <w:t xml:space="preserve"> (CT3)</w:t>
            </w:r>
          </w:p>
          <w:p w14:paraId="66E9E7EF" w14:textId="77777777" w:rsidR="003B49E1" w:rsidRPr="00883351" w:rsidRDefault="003B49E1" w:rsidP="00260B56">
            <w:pPr>
              <w:spacing w:after="0"/>
              <w:rPr>
                <w:rFonts w:eastAsia="Yu Mincho"/>
              </w:rPr>
            </w:pPr>
          </w:p>
          <w:p w14:paraId="67FFB586" w14:textId="3B2C48E9" w:rsidR="003B49E1" w:rsidRPr="00FD1E62" w:rsidRDefault="00FD1E62" w:rsidP="00260B56">
            <w:pPr>
              <w:spacing w:after="0"/>
              <w:rPr>
                <w:rFonts w:eastAsia="等线"/>
                <w:lang w:eastAsia="zh-CN"/>
              </w:rPr>
            </w:pPr>
            <w:r>
              <w:rPr>
                <w:rFonts w:eastAsia="等线" w:hint="eastAsia"/>
                <w:lang w:eastAsia="zh-CN"/>
              </w:rPr>
              <w:t>C</w:t>
            </w:r>
            <w:r>
              <w:rPr>
                <w:rFonts w:eastAsia="等线"/>
                <w:lang w:eastAsia="zh-CN"/>
              </w:rPr>
              <w:t xml:space="preserve">larification on </w:t>
            </w:r>
            <w:r>
              <w:rPr>
                <w:rFonts w:eastAsia="等线"/>
              </w:rPr>
              <w:t>NWDAFs as VFL Server determines whether to use VLF</w:t>
            </w:r>
            <w:r w:rsidR="005905CA">
              <w:rPr>
                <w:rFonts w:eastAsia="等线"/>
              </w:rPr>
              <w:t xml:space="preserve">. </w:t>
            </w:r>
            <w:r w:rsidR="005905CA" w:rsidRPr="00D11E66">
              <w:rPr>
                <w:rFonts w:eastAsia="等线"/>
                <w:highlight w:val="yellow"/>
              </w:rPr>
              <w:t>(CT3)</w:t>
            </w:r>
          </w:p>
          <w:p w14:paraId="562483BA" w14:textId="77777777" w:rsidR="003B49E1" w:rsidRPr="00FD1E62" w:rsidRDefault="003B49E1" w:rsidP="00260B56">
            <w:pPr>
              <w:spacing w:after="0"/>
              <w:rPr>
                <w:rFonts w:eastAsia="Yu Mincho"/>
              </w:rPr>
            </w:pPr>
          </w:p>
          <w:p w14:paraId="5A8B891F" w14:textId="77777777" w:rsidR="003B49E1" w:rsidRDefault="003B49E1" w:rsidP="00260B56">
            <w:pPr>
              <w:spacing w:after="0"/>
              <w:rPr>
                <w:rFonts w:eastAsia="Yu Mincho"/>
              </w:rPr>
            </w:pPr>
          </w:p>
          <w:p w14:paraId="5C7E7D56" w14:textId="31EDAFA0" w:rsidR="003B49E1" w:rsidRDefault="003B49E1" w:rsidP="00260B56">
            <w:pPr>
              <w:spacing w:after="0"/>
              <w:rPr>
                <w:rFonts w:eastAsia="等线"/>
                <w:lang w:val="fr-FR" w:eastAsia="zh-CN"/>
              </w:rPr>
            </w:pPr>
          </w:p>
          <w:p w14:paraId="067761B9" w14:textId="2CECAC75" w:rsidR="00F865B6" w:rsidRDefault="00F865B6" w:rsidP="00260B56">
            <w:pPr>
              <w:spacing w:after="0"/>
              <w:rPr>
                <w:rFonts w:eastAsia="等线"/>
                <w:lang w:val="fr-FR" w:eastAsia="zh-CN"/>
              </w:rPr>
            </w:pPr>
          </w:p>
          <w:p w14:paraId="0EA0CB77" w14:textId="49AA483B" w:rsidR="00F865B6" w:rsidRDefault="00F865B6" w:rsidP="00260B56">
            <w:pPr>
              <w:spacing w:after="0"/>
              <w:rPr>
                <w:rFonts w:eastAsia="等线"/>
                <w:lang w:val="fr-FR" w:eastAsia="zh-CN"/>
              </w:rPr>
            </w:pPr>
          </w:p>
          <w:p w14:paraId="24A1DB86" w14:textId="77777777" w:rsidR="00F865B6" w:rsidRDefault="00F865B6" w:rsidP="00260B56">
            <w:pPr>
              <w:spacing w:after="0"/>
              <w:rPr>
                <w:rFonts w:eastAsia="等线"/>
                <w:lang w:val="fr-FR" w:eastAsia="zh-CN"/>
              </w:rPr>
            </w:pPr>
          </w:p>
          <w:p w14:paraId="51D68723" w14:textId="0B0E0FDA" w:rsidR="00FD1E62" w:rsidRPr="00FD1E62" w:rsidRDefault="00FD1E62" w:rsidP="00FD1E62">
            <w:pPr>
              <w:spacing w:after="0"/>
              <w:rPr>
                <w:rFonts w:eastAsia="等线"/>
                <w:lang w:eastAsia="zh-CN"/>
              </w:rPr>
            </w:pPr>
            <w:r>
              <w:rPr>
                <w:rFonts w:eastAsia="等线" w:hint="eastAsia"/>
                <w:lang w:eastAsia="zh-CN"/>
              </w:rPr>
              <w:t>C</w:t>
            </w:r>
            <w:r>
              <w:rPr>
                <w:rFonts w:eastAsia="等线"/>
                <w:lang w:eastAsia="zh-CN"/>
              </w:rPr>
              <w:t xml:space="preserve">larification on </w:t>
            </w:r>
            <w:r>
              <w:rPr>
                <w:rFonts w:eastAsia="等线"/>
              </w:rPr>
              <w:t>VFL Server and VFL client</w:t>
            </w:r>
            <w:r w:rsidR="00CE65B5">
              <w:rPr>
                <w:rFonts w:eastAsia="等线"/>
              </w:rPr>
              <w:t xml:space="preserve">. </w:t>
            </w:r>
            <w:r w:rsidR="00E179A2" w:rsidRPr="00D11E66">
              <w:rPr>
                <w:rFonts w:eastAsia="等线"/>
                <w:highlight w:val="yellow"/>
              </w:rPr>
              <w:t>(CT3)</w:t>
            </w:r>
          </w:p>
          <w:p w14:paraId="0B165989" w14:textId="77777777" w:rsidR="003B49E1" w:rsidRPr="00FD1E62" w:rsidRDefault="003B49E1" w:rsidP="00260B56">
            <w:pPr>
              <w:spacing w:after="0"/>
              <w:rPr>
                <w:rFonts w:eastAsia="等线"/>
                <w:lang w:eastAsia="zh-CN"/>
              </w:rPr>
            </w:pPr>
          </w:p>
          <w:p w14:paraId="0167C456" w14:textId="77777777" w:rsidR="003B49E1" w:rsidRDefault="003B49E1" w:rsidP="00260B56">
            <w:pPr>
              <w:spacing w:after="0"/>
              <w:rPr>
                <w:rFonts w:eastAsia="等线"/>
                <w:lang w:val="fr-FR" w:eastAsia="zh-CN"/>
              </w:rPr>
            </w:pPr>
          </w:p>
          <w:p w14:paraId="32E1BB23" w14:textId="77777777" w:rsidR="003B49E1" w:rsidRDefault="003B49E1" w:rsidP="00260B56">
            <w:pPr>
              <w:spacing w:after="0"/>
              <w:rPr>
                <w:rFonts w:eastAsia="等线"/>
                <w:lang w:val="fr-FR" w:eastAsia="zh-CN"/>
              </w:rPr>
            </w:pPr>
          </w:p>
          <w:p w14:paraId="3E9C912E" w14:textId="77777777" w:rsidR="003B49E1" w:rsidRDefault="003B49E1" w:rsidP="00260B56">
            <w:pPr>
              <w:spacing w:after="0"/>
              <w:rPr>
                <w:rFonts w:eastAsia="等线"/>
                <w:lang w:val="fr-FR" w:eastAsia="zh-CN"/>
              </w:rPr>
            </w:pPr>
          </w:p>
          <w:p w14:paraId="30CF9CC5" w14:textId="77777777" w:rsidR="003B49E1" w:rsidRDefault="003B49E1" w:rsidP="00260B56">
            <w:pPr>
              <w:spacing w:after="0"/>
              <w:rPr>
                <w:rFonts w:eastAsia="等线"/>
                <w:lang w:val="fr-FR" w:eastAsia="zh-CN"/>
              </w:rPr>
            </w:pPr>
          </w:p>
          <w:p w14:paraId="41C27B34" w14:textId="77777777" w:rsidR="003B49E1" w:rsidRDefault="003B49E1" w:rsidP="00260B56">
            <w:pPr>
              <w:spacing w:after="0"/>
              <w:rPr>
                <w:rFonts w:eastAsia="等线"/>
                <w:lang w:val="fr-FR" w:eastAsia="zh-CN"/>
              </w:rPr>
            </w:pPr>
          </w:p>
          <w:p w14:paraId="7B73F645" w14:textId="77777777" w:rsidR="003B49E1" w:rsidRDefault="003B49E1" w:rsidP="00260B56">
            <w:pPr>
              <w:spacing w:after="0"/>
              <w:rPr>
                <w:rFonts w:eastAsia="等线"/>
                <w:lang w:val="fr-FR" w:eastAsia="zh-CN"/>
              </w:rPr>
            </w:pPr>
          </w:p>
          <w:p w14:paraId="2148DB0C" w14:textId="3AF5CC7E" w:rsidR="003B49E1" w:rsidRDefault="003B49E1" w:rsidP="00260B56">
            <w:pPr>
              <w:spacing w:after="0"/>
              <w:rPr>
                <w:rFonts w:eastAsia="等线"/>
                <w:lang w:val="fr-FR" w:eastAsia="zh-CN"/>
              </w:rPr>
            </w:pPr>
            <w:r>
              <w:rPr>
                <w:rFonts w:eastAsia="等线" w:hint="eastAsia"/>
                <w:lang w:val="fr-FR" w:eastAsia="zh-CN"/>
              </w:rPr>
              <w:t>I</w:t>
            </w:r>
            <w:r>
              <w:rPr>
                <w:rFonts w:eastAsia="等线"/>
                <w:lang w:val="fr-FR" w:eastAsia="zh-CN"/>
              </w:rPr>
              <w:t>mpact on NWDAF/AF registration in NRF</w:t>
            </w:r>
            <w:r w:rsidR="00FD1E62">
              <w:rPr>
                <w:rFonts w:eastAsia="等线"/>
                <w:lang w:val="fr-FR" w:eastAsia="zh-CN"/>
              </w:rPr>
              <w:t>.</w:t>
            </w:r>
            <w:r w:rsidR="001031AC">
              <w:rPr>
                <w:rFonts w:eastAsia="等线"/>
                <w:lang w:val="fr-FR" w:eastAsia="zh-CN"/>
              </w:rPr>
              <w:t xml:space="preserve"> </w:t>
            </w:r>
            <w:r w:rsidR="001031AC" w:rsidRPr="001031AC">
              <w:rPr>
                <w:rFonts w:eastAsia="等线"/>
                <w:highlight w:val="green"/>
                <w:lang w:val="fr-FR" w:eastAsia="zh-CN"/>
              </w:rPr>
              <w:t>(CT4)</w:t>
            </w:r>
          </w:p>
          <w:p w14:paraId="677E814B" w14:textId="58974D0C" w:rsidR="003B49E1" w:rsidRDefault="00FD1E62" w:rsidP="00260B56">
            <w:pPr>
              <w:spacing w:after="0"/>
              <w:rPr>
                <w:rFonts w:eastAsia="等线"/>
                <w:lang w:val="fr-FR" w:eastAsia="zh-CN"/>
              </w:rPr>
            </w:pPr>
            <w:r>
              <w:rPr>
                <w:rFonts w:eastAsia="等线" w:hint="eastAsia"/>
                <w:lang w:val="fr-FR" w:eastAsia="zh-CN"/>
              </w:rPr>
              <w:t>Henc</w:t>
            </w:r>
            <w:r>
              <w:rPr>
                <w:rFonts w:eastAsia="等线"/>
                <w:lang w:val="fr-FR" w:eastAsia="zh-CN"/>
              </w:rPr>
              <w:t xml:space="preserve">e NEF and NRF need to be enhanced to support above impact. </w:t>
            </w:r>
            <w:r w:rsidR="006F64B9" w:rsidRPr="00905012">
              <w:rPr>
                <w:rFonts w:eastAsia="等线"/>
                <w:highlight w:val="yellow"/>
                <w:lang w:val="fr-FR" w:eastAsia="zh-CN"/>
              </w:rPr>
              <w:t>(C</w:t>
            </w:r>
            <w:r w:rsidR="006F64B9" w:rsidRPr="006F64B9">
              <w:rPr>
                <w:rFonts w:eastAsia="等线"/>
                <w:highlight w:val="yellow"/>
                <w:lang w:val="fr-FR" w:eastAsia="zh-CN"/>
              </w:rPr>
              <w:t>T3</w:t>
            </w:r>
            <w:r w:rsidR="006F64B9" w:rsidRPr="006F64B9">
              <w:rPr>
                <w:rFonts w:eastAsia="等线"/>
                <w:lang w:val="fr-FR" w:eastAsia="zh-CN"/>
              </w:rPr>
              <w:t xml:space="preserve"> and</w:t>
            </w:r>
            <w:r w:rsidR="006F64B9">
              <w:rPr>
                <w:rFonts w:eastAsia="等线"/>
                <w:highlight w:val="green"/>
                <w:lang w:val="fr-FR" w:eastAsia="zh-CN"/>
              </w:rPr>
              <w:t xml:space="preserve"> </w:t>
            </w:r>
            <w:r w:rsidR="006F64B9" w:rsidRPr="001031AC">
              <w:rPr>
                <w:rFonts w:eastAsia="等线"/>
                <w:highlight w:val="green"/>
                <w:lang w:val="fr-FR" w:eastAsia="zh-CN"/>
              </w:rPr>
              <w:t>CT4)</w:t>
            </w:r>
          </w:p>
          <w:p w14:paraId="6EE010A3" w14:textId="77777777" w:rsidR="003B49E1" w:rsidRDefault="003B49E1" w:rsidP="00260B56">
            <w:pPr>
              <w:spacing w:after="0"/>
              <w:rPr>
                <w:rFonts w:eastAsia="等线"/>
                <w:lang w:val="fr-FR" w:eastAsia="zh-CN"/>
              </w:rPr>
            </w:pPr>
          </w:p>
          <w:p w14:paraId="6E191534" w14:textId="77777777" w:rsidR="003B49E1" w:rsidRDefault="003B49E1" w:rsidP="00260B56">
            <w:pPr>
              <w:spacing w:after="0"/>
              <w:rPr>
                <w:rFonts w:eastAsia="等线"/>
                <w:lang w:val="fr-FR" w:eastAsia="zh-CN"/>
              </w:rPr>
            </w:pPr>
          </w:p>
          <w:p w14:paraId="27ADD528" w14:textId="77777777" w:rsidR="003B49E1" w:rsidRPr="00FD1E62" w:rsidRDefault="003B49E1" w:rsidP="00260B56">
            <w:pPr>
              <w:spacing w:after="0"/>
              <w:rPr>
                <w:rFonts w:eastAsia="等线"/>
                <w:lang w:val="fr-FR" w:eastAsia="zh-CN"/>
              </w:rPr>
            </w:pPr>
          </w:p>
          <w:p w14:paraId="22D284F1" w14:textId="77777777" w:rsidR="003B49E1" w:rsidRDefault="003B49E1" w:rsidP="00260B56">
            <w:pPr>
              <w:spacing w:after="0"/>
              <w:rPr>
                <w:rFonts w:eastAsia="等线"/>
                <w:lang w:val="fr-FR" w:eastAsia="zh-CN"/>
              </w:rPr>
            </w:pPr>
          </w:p>
          <w:p w14:paraId="79B2CD88" w14:textId="77777777" w:rsidR="003B49E1" w:rsidRPr="003B49E1" w:rsidRDefault="003B49E1" w:rsidP="00260B56">
            <w:pPr>
              <w:spacing w:after="0"/>
              <w:rPr>
                <w:rFonts w:eastAsia="等线"/>
                <w:lang w:val="fr-FR" w:eastAsia="zh-CN"/>
              </w:rPr>
            </w:pPr>
          </w:p>
          <w:p w14:paraId="6A0DAAE9" w14:textId="77777777" w:rsidR="003B49E1" w:rsidRDefault="003B49E1" w:rsidP="00260B56">
            <w:pPr>
              <w:spacing w:after="0"/>
              <w:rPr>
                <w:rFonts w:eastAsia="等线"/>
                <w:lang w:val="fr-FR" w:eastAsia="zh-CN"/>
              </w:rPr>
            </w:pPr>
          </w:p>
          <w:p w14:paraId="6467B79B" w14:textId="77777777" w:rsidR="00FD1E62" w:rsidRDefault="00FD1E62" w:rsidP="00260B56">
            <w:pPr>
              <w:spacing w:after="0"/>
              <w:rPr>
                <w:rFonts w:eastAsia="等线"/>
                <w:lang w:val="fr-FR" w:eastAsia="zh-CN"/>
              </w:rPr>
            </w:pPr>
          </w:p>
          <w:p w14:paraId="782AAD84" w14:textId="73A8AF14" w:rsidR="00FD1E62" w:rsidRDefault="003B49E1" w:rsidP="00FD1E62">
            <w:pPr>
              <w:spacing w:after="0"/>
              <w:rPr>
                <w:rFonts w:eastAsia="等线"/>
                <w:lang w:val="fr-FR" w:eastAsia="zh-CN"/>
              </w:rPr>
            </w:pPr>
            <w:r>
              <w:rPr>
                <w:rFonts w:eastAsia="等线" w:hint="eastAsia"/>
                <w:lang w:val="fr-FR" w:eastAsia="zh-CN"/>
              </w:rPr>
              <w:t>I</w:t>
            </w:r>
            <w:r>
              <w:rPr>
                <w:rFonts w:eastAsia="等线"/>
                <w:lang w:val="fr-FR" w:eastAsia="zh-CN"/>
              </w:rPr>
              <w:t xml:space="preserve">mpact on </w:t>
            </w:r>
            <w:r>
              <w:rPr>
                <w:rFonts w:eastAsia="等线"/>
              </w:rPr>
              <w:t>candidate VFL client selection from NRF</w:t>
            </w:r>
            <w:r w:rsidR="0047067A">
              <w:rPr>
                <w:rFonts w:eastAsia="等线"/>
              </w:rPr>
              <w:t xml:space="preserve"> when NWDAF as VFL server</w:t>
            </w:r>
            <w:r w:rsidR="00FD1E62">
              <w:rPr>
                <w:rFonts w:eastAsia="等线"/>
              </w:rPr>
              <w:t xml:space="preserve">. Hence NRF is required to be </w:t>
            </w:r>
            <w:r w:rsidR="00FD1E62">
              <w:rPr>
                <w:rFonts w:eastAsia="等线"/>
                <w:lang w:val="fr-FR" w:eastAsia="zh-CN"/>
              </w:rPr>
              <w:t xml:space="preserve">enhanced to support above impact. </w:t>
            </w:r>
            <w:r w:rsidR="006835F9" w:rsidRPr="001031AC">
              <w:rPr>
                <w:rFonts w:eastAsia="等线"/>
                <w:highlight w:val="green"/>
                <w:lang w:val="fr-FR" w:eastAsia="zh-CN"/>
              </w:rPr>
              <w:t>(CT4)</w:t>
            </w:r>
          </w:p>
          <w:p w14:paraId="5F3B642C" w14:textId="184F88BB" w:rsidR="003B49E1" w:rsidRPr="00FD1E62" w:rsidRDefault="003B49E1" w:rsidP="003B49E1">
            <w:pPr>
              <w:spacing w:after="0"/>
              <w:rPr>
                <w:rFonts w:eastAsia="等线"/>
                <w:lang w:val="fr-FR" w:eastAsia="zh-CN"/>
              </w:rPr>
            </w:pPr>
          </w:p>
          <w:p w14:paraId="45579F48" w14:textId="68DE34FE" w:rsidR="0047067A" w:rsidRDefault="0047067A" w:rsidP="0047067A">
            <w:pPr>
              <w:spacing w:after="0"/>
              <w:rPr>
                <w:rFonts w:eastAsia="等线"/>
                <w:lang w:val="fr-FR" w:eastAsia="zh-CN"/>
              </w:rPr>
            </w:pPr>
            <w:r>
              <w:rPr>
                <w:rFonts w:eastAsia="等线" w:hint="eastAsia"/>
                <w:lang w:val="fr-FR" w:eastAsia="zh-CN"/>
              </w:rPr>
              <w:t>I</w:t>
            </w:r>
            <w:r>
              <w:rPr>
                <w:rFonts w:eastAsia="等线"/>
                <w:lang w:val="fr-FR" w:eastAsia="zh-CN"/>
              </w:rPr>
              <w:t xml:space="preserve">mpact on </w:t>
            </w:r>
            <w:r>
              <w:rPr>
                <w:rFonts w:eastAsia="等线"/>
              </w:rPr>
              <w:t>candidate VFL client selection from NRF when AF as VFL server</w:t>
            </w:r>
            <w:r w:rsidR="00FD1E62">
              <w:rPr>
                <w:rFonts w:eastAsia="等线"/>
              </w:rPr>
              <w:t xml:space="preserve">. Hence NRF and NEF are required to be </w:t>
            </w:r>
            <w:r w:rsidR="00FD1E62">
              <w:rPr>
                <w:rFonts w:eastAsia="等线"/>
                <w:lang w:val="fr-FR" w:eastAsia="zh-CN"/>
              </w:rPr>
              <w:t>enhanced to support above impact.</w:t>
            </w:r>
            <w:r w:rsidR="00585B72" w:rsidRPr="00905012">
              <w:rPr>
                <w:rFonts w:eastAsia="等线"/>
                <w:highlight w:val="yellow"/>
                <w:lang w:val="fr-FR" w:eastAsia="zh-CN"/>
              </w:rPr>
              <w:t xml:space="preserve"> (C</w:t>
            </w:r>
            <w:r w:rsidR="00585B72" w:rsidRPr="006F64B9">
              <w:rPr>
                <w:rFonts w:eastAsia="等线"/>
                <w:highlight w:val="yellow"/>
                <w:lang w:val="fr-FR" w:eastAsia="zh-CN"/>
              </w:rPr>
              <w:t>T3</w:t>
            </w:r>
            <w:r w:rsidR="00585B72" w:rsidRPr="006F64B9">
              <w:rPr>
                <w:rFonts w:eastAsia="等线"/>
                <w:lang w:val="fr-FR" w:eastAsia="zh-CN"/>
              </w:rPr>
              <w:t xml:space="preserve"> and</w:t>
            </w:r>
            <w:r w:rsidR="00585B72">
              <w:rPr>
                <w:rFonts w:eastAsia="等线"/>
                <w:highlight w:val="green"/>
                <w:lang w:val="fr-FR" w:eastAsia="zh-CN"/>
              </w:rPr>
              <w:t xml:space="preserve"> </w:t>
            </w:r>
            <w:r w:rsidR="00585B72" w:rsidRPr="001031AC">
              <w:rPr>
                <w:rFonts w:eastAsia="等线"/>
                <w:highlight w:val="green"/>
                <w:lang w:val="fr-FR" w:eastAsia="zh-CN"/>
              </w:rPr>
              <w:t>CT4)</w:t>
            </w:r>
          </w:p>
          <w:p w14:paraId="3F72EAAB" w14:textId="77777777" w:rsidR="003B49E1" w:rsidRDefault="003B49E1" w:rsidP="00260B56">
            <w:pPr>
              <w:spacing w:after="0"/>
              <w:rPr>
                <w:rFonts w:eastAsia="等线"/>
                <w:lang w:val="fr-FR" w:eastAsia="zh-CN"/>
              </w:rPr>
            </w:pPr>
          </w:p>
          <w:p w14:paraId="6D3FB0FA" w14:textId="77777777" w:rsidR="00967E52" w:rsidRDefault="00967E52" w:rsidP="00260B56">
            <w:pPr>
              <w:spacing w:after="0"/>
              <w:rPr>
                <w:rFonts w:eastAsia="等线"/>
                <w:lang w:val="fr-FR" w:eastAsia="zh-CN"/>
              </w:rPr>
            </w:pPr>
          </w:p>
          <w:p w14:paraId="265566F9" w14:textId="77777777" w:rsidR="00523FEC" w:rsidRDefault="00523FEC" w:rsidP="00260B56">
            <w:pPr>
              <w:spacing w:after="0"/>
              <w:rPr>
                <w:rFonts w:eastAsia="等线"/>
                <w:lang w:val="fr-FR" w:eastAsia="zh-CN"/>
              </w:rPr>
            </w:pPr>
          </w:p>
          <w:p w14:paraId="28E3A717" w14:textId="77777777" w:rsidR="00523FEC" w:rsidRDefault="00523FEC" w:rsidP="00260B56">
            <w:pPr>
              <w:spacing w:after="0"/>
              <w:rPr>
                <w:rFonts w:eastAsia="等线"/>
                <w:lang w:val="fr-FR" w:eastAsia="zh-CN"/>
              </w:rPr>
            </w:pPr>
          </w:p>
          <w:p w14:paraId="2159AA73" w14:textId="2A526918" w:rsidR="00523FEC" w:rsidRDefault="00523FEC" w:rsidP="00260B56">
            <w:pPr>
              <w:spacing w:after="0"/>
              <w:rPr>
                <w:rFonts w:eastAsia="等线"/>
                <w:lang w:val="fr-FR" w:eastAsia="zh-CN"/>
              </w:rPr>
            </w:pPr>
          </w:p>
          <w:p w14:paraId="3696764A" w14:textId="23882736" w:rsidR="00523FEC" w:rsidRDefault="00523FEC" w:rsidP="00260B56">
            <w:pPr>
              <w:spacing w:after="0"/>
              <w:rPr>
                <w:rFonts w:eastAsia="等线"/>
                <w:lang w:val="fr-FR" w:eastAsia="zh-CN"/>
              </w:rPr>
            </w:pPr>
            <w:r>
              <w:rPr>
                <w:rFonts w:eastAsia="等线" w:hint="eastAsia"/>
                <w:lang w:val="fr-FR" w:eastAsia="zh-CN"/>
              </w:rPr>
              <w:t>I</w:t>
            </w:r>
            <w:r>
              <w:rPr>
                <w:rFonts w:eastAsia="等线"/>
                <w:lang w:val="fr-FR" w:eastAsia="zh-CN"/>
              </w:rPr>
              <w:t>nteraction</w:t>
            </w:r>
            <w:r w:rsidR="005C37C7">
              <w:rPr>
                <w:rFonts w:eastAsia="等线"/>
                <w:lang w:val="fr-FR" w:eastAsia="zh-CN"/>
              </w:rPr>
              <w:t>s</w:t>
            </w:r>
            <w:r>
              <w:rPr>
                <w:rFonts w:eastAsia="等线"/>
                <w:lang w:val="fr-FR" w:eastAsia="zh-CN"/>
              </w:rPr>
              <w:t xml:space="preserve"> between </w:t>
            </w:r>
            <w:r>
              <w:rPr>
                <w:rFonts w:eastAsia="等线"/>
              </w:rPr>
              <w:t>VFL Server and VFL clients when NWDAF acts as VFL Server</w:t>
            </w:r>
            <w:r w:rsidR="005C37C7" w:rsidRPr="005C37C7">
              <w:rPr>
                <w:rFonts w:eastAsia="等线"/>
                <w:lang w:val="fr-FR" w:eastAsia="zh-CN"/>
              </w:rPr>
              <w:t xml:space="preserve"> </w:t>
            </w:r>
            <w:r w:rsidR="005C37C7" w:rsidRPr="00905012">
              <w:rPr>
                <w:rFonts w:eastAsia="等线"/>
                <w:highlight w:val="yellow"/>
                <w:lang w:val="fr-FR" w:eastAsia="zh-CN"/>
              </w:rPr>
              <w:t>(C</w:t>
            </w:r>
            <w:r w:rsidR="005C37C7" w:rsidRPr="006F64B9">
              <w:rPr>
                <w:rFonts w:eastAsia="等线"/>
                <w:highlight w:val="yellow"/>
                <w:lang w:val="fr-FR" w:eastAsia="zh-CN"/>
              </w:rPr>
              <w:t>T3</w:t>
            </w:r>
            <w:r w:rsidR="005C37C7" w:rsidRPr="005C37C7">
              <w:rPr>
                <w:rFonts w:eastAsia="等线"/>
                <w:highlight w:val="yellow"/>
                <w:lang w:val="fr-FR" w:eastAsia="zh-CN"/>
              </w:rPr>
              <w:t>)</w:t>
            </w:r>
          </w:p>
          <w:p w14:paraId="4A7A4405" w14:textId="77777777" w:rsidR="00523FEC" w:rsidRDefault="00523FEC" w:rsidP="00260B56">
            <w:pPr>
              <w:spacing w:after="0"/>
              <w:rPr>
                <w:rFonts w:eastAsia="等线"/>
                <w:lang w:val="fr-FR" w:eastAsia="zh-CN"/>
              </w:rPr>
            </w:pPr>
          </w:p>
          <w:p w14:paraId="6EA6B033" w14:textId="77777777" w:rsidR="0012392B" w:rsidRDefault="0012392B" w:rsidP="00260B56">
            <w:pPr>
              <w:spacing w:after="0"/>
              <w:rPr>
                <w:rFonts w:eastAsia="等线"/>
                <w:lang w:val="fr-FR" w:eastAsia="zh-CN"/>
              </w:rPr>
            </w:pPr>
          </w:p>
          <w:p w14:paraId="2EDACDE6" w14:textId="77777777" w:rsidR="00FD1E62" w:rsidRDefault="00C55D9F" w:rsidP="00260B56">
            <w:pPr>
              <w:spacing w:after="0"/>
              <w:rPr>
                <w:rFonts w:eastAsia="等线"/>
              </w:rPr>
            </w:pPr>
            <w:r>
              <w:rPr>
                <w:rFonts w:eastAsia="等线"/>
              </w:rPr>
              <w:t>Impact on NEF to map information (e.g. internal versus external information) to AF</w:t>
            </w:r>
            <w:r w:rsidR="00FD1E62">
              <w:rPr>
                <w:rFonts w:eastAsia="等线"/>
              </w:rPr>
              <w:t xml:space="preserve">. </w:t>
            </w:r>
          </w:p>
          <w:p w14:paraId="50EB53F2" w14:textId="31683C3E" w:rsidR="0012392B" w:rsidRDefault="00FD1E62" w:rsidP="00260B56">
            <w:pPr>
              <w:spacing w:after="0"/>
              <w:rPr>
                <w:rFonts w:eastAsia="等线"/>
              </w:rPr>
            </w:pPr>
            <w:r>
              <w:rPr>
                <w:rFonts w:eastAsia="等线"/>
              </w:rPr>
              <w:t xml:space="preserve">- In case of trusted AF, a new service for VFL sample alignment may be introduced to AF or </w:t>
            </w:r>
            <w:proofErr w:type="spellStart"/>
            <w:r>
              <w:rPr>
                <w:rFonts w:eastAsia="等线"/>
              </w:rPr>
              <w:t>resuing</w:t>
            </w:r>
            <w:proofErr w:type="spellEnd"/>
            <w:r>
              <w:rPr>
                <w:rFonts w:eastAsia="等线"/>
              </w:rPr>
              <w:t xml:space="preserve"> the existing service.</w:t>
            </w:r>
            <w:r w:rsidR="006940B7" w:rsidRPr="00905012">
              <w:rPr>
                <w:rFonts w:eastAsia="等线"/>
                <w:highlight w:val="yellow"/>
                <w:lang w:val="fr-FR" w:eastAsia="zh-CN"/>
              </w:rPr>
              <w:t xml:space="preserve"> (C</w:t>
            </w:r>
            <w:r w:rsidR="006940B7" w:rsidRPr="006F64B9">
              <w:rPr>
                <w:rFonts w:eastAsia="等线"/>
                <w:highlight w:val="yellow"/>
                <w:lang w:val="fr-FR" w:eastAsia="zh-CN"/>
              </w:rPr>
              <w:t>T3</w:t>
            </w:r>
            <w:r w:rsidR="006940B7" w:rsidRPr="005C37C7">
              <w:rPr>
                <w:rFonts w:eastAsia="等线"/>
                <w:highlight w:val="yellow"/>
                <w:lang w:val="fr-FR" w:eastAsia="zh-CN"/>
              </w:rPr>
              <w:t>)</w:t>
            </w:r>
          </w:p>
          <w:p w14:paraId="79CA613A" w14:textId="3A5CA29A" w:rsidR="00C55D9F" w:rsidRPr="00FD1E62" w:rsidRDefault="00FD1E62" w:rsidP="00260B56">
            <w:pPr>
              <w:spacing w:after="0"/>
              <w:rPr>
                <w:rFonts w:eastAsia="等线"/>
                <w:lang w:eastAsia="zh-CN"/>
              </w:rPr>
            </w:pPr>
            <w:r>
              <w:rPr>
                <w:rFonts w:eastAsia="等线" w:hint="eastAsia"/>
                <w:lang w:eastAsia="zh-CN"/>
              </w:rPr>
              <w:t>-</w:t>
            </w:r>
            <w:r>
              <w:rPr>
                <w:rFonts w:eastAsia="等线"/>
                <w:lang w:eastAsia="zh-CN"/>
              </w:rPr>
              <w:t xml:space="preserve"> In case of untrusted AF, </w:t>
            </w:r>
            <w:r>
              <w:rPr>
                <w:rFonts w:eastAsia="等线"/>
              </w:rPr>
              <w:t xml:space="preserve">a new service for VFL sample alignment may be introduced to NEF or </w:t>
            </w:r>
            <w:proofErr w:type="spellStart"/>
            <w:r>
              <w:rPr>
                <w:rFonts w:eastAsia="等线"/>
              </w:rPr>
              <w:t>resuing</w:t>
            </w:r>
            <w:proofErr w:type="spellEnd"/>
            <w:r>
              <w:rPr>
                <w:rFonts w:eastAsia="等线"/>
              </w:rPr>
              <w:t xml:space="preserve"> the existing service.</w:t>
            </w:r>
            <w:r w:rsidR="006940B7" w:rsidRPr="00905012">
              <w:rPr>
                <w:rFonts w:eastAsia="等线"/>
                <w:highlight w:val="yellow"/>
                <w:lang w:val="fr-FR" w:eastAsia="zh-CN"/>
              </w:rPr>
              <w:t xml:space="preserve"> (C</w:t>
            </w:r>
            <w:r w:rsidR="006940B7" w:rsidRPr="006F64B9">
              <w:rPr>
                <w:rFonts w:eastAsia="等线"/>
                <w:highlight w:val="yellow"/>
                <w:lang w:val="fr-FR" w:eastAsia="zh-CN"/>
              </w:rPr>
              <w:t>T3</w:t>
            </w:r>
            <w:r w:rsidR="006940B7" w:rsidRPr="005C37C7">
              <w:rPr>
                <w:rFonts w:eastAsia="等线"/>
                <w:highlight w:val="yellow"/>
                <w:lang w:val="fr-FR" w:eastAsia="zh-CN"/>
              </w:rPr>
              <w:t>)</w:t>
            </w:r>
          </w:p>
          <w:p w14:paraId="59AB3BF5" w14:textId="1B942C56" w:rsidR="00C55D9F" w:rsidRDefault="00C55D9F" w:rsidP="00260B56">
            <w:pPr>
              <w:spacing w:after="0"/>
              <w:rPr>
                <w:rFonts w:eastAsia="等线"/>
                <w:lang w:val="fr-FR" w:eastAsia="zh-CN"/>
              </w:rPr>
            </w:pPr>
          </w:p>
          <w:p w14:paraId="1E75A23B" w14:textId="21DD73BF" w:rsidR="000505A5" w:rsidRDefault="000505A5" w:rsidP="00260B56">
            <w:pPr>
              <w:spacing w:after="0"/>
              <w:rPr>
                <w:rFonts w:eastAsia="等线"/>
                <w:lang w:val="fr-FR" w:eastAsia="zh-CN"/>
              </w:rPr>
            </w:pPr>
          </w:p>
          <w:p w14:paraId="47AE36B6" w14:textId="77777777" w:rsidR="000505A5" w:rsidRDefault="000505A5" w:rsidP="00260B56">
            <w:pPr>
              <w:spacing w:after="0"/>
              <w:rPr>
                <w:rFonts w:eastAsia="等线"/>
                <w:lang w:val="fr-FR" w:eastAsia="zh-CN"/>
              </w:rPr>
            </w:pPr>
          </w:p>
          <w:p w14:paraId="2800AD42" w14:textId="04B1181C" w:rsidR="00EB66BB" w:rsidRDefault="00EB66BB" w:rsidP="00EB66BB">
            <w:pPr>
              <w:spacing w:after="0"/>
              <w:rPr>
                <w:rFonts w:eastAsia="等线"/>
                <w:lang w:val="fr-FR" w:eastAsia="zh-CN"/>
              </w:rPr>
            </w:pPr>
            <w:r>
              <w:rPr>
                <w:rFonts w:eastAsia="等线" w:hint="eastAsia"/>
                <w:lang w:val="fr-FR" w:eastAsia="zh-CN"/>
              </w:rPr>
              <w:t>I</w:t>
            </w:r>
            <w:r>
              <w:rPr>
                <w:rFonts w:eastAsia="等线"/>
                <w:lang w:val="fr-FR" w:eastAsia="zh-CN"/>
              </w:rPr>
              <w:t xml:space="preserve">nteraction between </w:t>
            </w:r>
            <w:r>
              <w:rPr>
                <w:rFonts w:eastAsia="等线"/>
              </w:rPr>
              <w:t>VFL Server and VFL clients when AF acts as VFL Server</w:t>
            </w:r>
            <w:r w:rsidR="009D6138" w:rsidRPr="00905012">
              <w:rPr>
                <w:rFonts w:eastAsia="等线"/>
                <w:highlight w:val="yellow"/>
                <w:lang w:val="fr-FR" w:eastAsia="zh-CN"/>
              </w:rPr>
              <w:t>(C</w:t>
            </w:r>
            <w:r w:rsidR="009D6138" w:rsidRPr="006F64B9">
              <w:rPr>
                <w:rFonts w:eastAsia="等线"/>
                <w:highlight w:val="yellow"/>
                <w:lang w:val="fr-FR" w:eastAsia="zh-CN"/>
              </w:rPr>
              <w:t>T3</w:t>
            </w:r>
            <w:r w:rsidR="009D6138" w:rsidRPr="005C37C7">
              <w:rPr>
                <w:rFonts w:eastAsia="等线"/>
                <w:highlight w:val="yellow"/>
                <w:lang w:val="fr-FR" w:eastAsia="zh-CN"/>
              </w:rPr>
              <w:t>)</w:t>
            </w:r>
          </w:p>
          <w:p w14:paraId="1158E1B7" w14:textId="14C1A3D5" w:rsidR="00EB66BB" w:rsidRDefault="00EB66BB" w:rsidP="00260B56">
            <w:pPr>
              <w:spacing w:after="0"/>
              <w:rPr>
                <w:rFonts w:eastAsia="等线"/>
                <w:lang w:val="fr-FR" w:eastAsia="zh-CN"/>
              </w:rPr>
            </w:pPr>
          </w:p>
          <w:p w14:paraId="63B6E4D7" w14:textId="208844DA" w:rsidR="00EB66BB" w:rsidRDefault="00EB66BB" w:rsidP="00260B56">
            <w:pPr>
              <w:spacing w:after="0"/>
              <w:rPr>
                <w:rFonts w:eastAsia="等线"/>
                <w:lang w:val="fr-FR" w:eastAsia="zh-CN"/>
              </w:rPr>
            </w:pPr>
          </w:p>
          <w:p w14:paraId="26C61A64" w14:textId="77777777" w:rsidR="00FD1E62" w:rsidRPr="00FD1E62" w:rsidRDefault="00FD1E62" w:rsidP="00260B56">
            <w:pPr>
              <w:spacing w:after="0"/>
              <w:rPr>
                <w:rFonts w:eastAsia="等线"/>
                <w:lang w:val="fr-FR" w:eastAsia="zh-CN"/>
              </w:rPr>
            </w:pPr>
          </w:p>
          <w:p w14:paraId="18ACDEF5" w14:textId="3AF22982" w:rsidR="00EB66BB" w:rsidRDefault="00EB66BB" w:rsidP="00260B56">
            <w:pPr>
              <w:spacing w:after="0"/>
              <w:rPr>
                <w:rFonts w:eastAsia="等线"/>
                <w:lang w:val="fr-FR" w:eastAsia="zh-CN"/>
              </w:rPr>
            </w:pPr>
          </w:p>
          <w:p w14:paraId="46C47D6F" w14:textId="362D58B6" w:rsidR="009F1A72" w:rsidRDefault="009F1A72" w:rsidP="00260B56">
            <w:pPr>
              <w:spacing w:after="0"/>
              <w:rPr>
                <w:rFonts w:eastAsia="等线"/>
                <w:lang w:val="fr-FR" w:eastAsia="zh-CN"/>
              </w:rPr>
            </w:pPr>
            <w:r w:rsidRPr="009F1A72">
              <w:rPr>
                <w:rFonts w:eastAsia="等线"/>
                <w:lang w:val="fr-FR" w:eastAsia="zh-CN"/>
              </w:rPr>
              <w:t>-</w:t>
            </w:r>
            <w:r>
              <w:rPr>
                <w:rFonts w:eastAsia="等线"/>
                <w:lang w:val="fr-FR" w:eastAsia="zh-CN"/>
              </w:rPr>
              <w:t xml:space="preserve"> </w:t>
            </w:r>
            <w:r w:rsidRPr="009F1A72">
              <w:rPr>
                <w:rFonts w:eastAsia="等线"/>
                <w:lang w:val="fr-FR" w:eastAsia="zh-CN"/>
              </w:rPr>
              <w:t>update on NWDAF and AF to support sample alignment for VFL;</w:t>
            </w:r>
            <w:r w:rsidR="009D6138" w:rsidRPr="00905012">
              <w:rPr>
                <w:rFonts w:eastAsia="等线"/>
                <w:highlight w:val="yellow"/>
                <w:lang w:val="fr-FR" w:eastAsia="zh-CN"/>
              </w:rPr>
              <w:t xml:space="preserve"> (C</w:t>
            </w:r>
            <w:r w:rsidR="009D6138" w:rsidRPr="006F64B9">
              <w:rPr>
                <w:rFonts w:eastAsia="等线"/>
                <w:highlight w:val="yellow"/>
                <w:lang w:val="fr-FR" w:eastAsia="zh-CN"/>
              </w:rPr>
              <w:t>T3</w:t>
            </w:r>
            <w:r w:rsidR="009D6138" w:rsidRPr="005C37C7">
              <w:rPr>
                <w:rFonts w:eastAsia="等线"/>
                <w:highlight w:val="yellow"/>
                <w:lang w:val="fr-FR" w:eastAsia="zh-CN"/>
              </w:rPr>
              <w:t>)</w:t>
            </w:r>
          </w:p>
          <w:p w14:paraId="40B949CD" w14:textId="513994A2" w:rsidR="00EB66BB" w:rsidRPr="00EB66BB" w:rsidRDefault="009F1A72" w:rsidP="00260B56">
            <w:pPr>
              <w:spacing w:after="0"/>
              <w:rPr>
                <w:rFonts w:eastAsia="等线"/>
                <w:lang w:val="fr-FR" w:eastAsia="zh-CN"/>
              </w:rPr>
            </w:pPr>
            <w:r>
              <w:rPr>
                <w:rFonts w:eastAsia="等线"/>
                <w:lang w:val="fr-FR" w:eastAsia="zh-CN"/>
              </w:rPr>
              <w:lastRenderedPageBreak/>
              <w:t>-</w:t>
            </w:r>
            <w:r w:rsidR="00862599">
              <w:rPr>
                <w:rFonts w:eastAsia="等线"/>
                <w:lang w:val="fr-FR" w:eastAsia="zh-CN"/>
              </w:rPr>
              <w:t xml:space="preserve"> NRF is required to be enhanced to include </w:t>
            </w:r>
            <w:r w:rsidR="00862599">
              <w:rPr>
                <w:rFonts w:eastAsia="等线"/>
              </w:rPr>
              <w:t>Feature description information</w:t>
            </w:r>
            <w:r w:rsidR="009D6138" w:rsidRPr="001031AC">
              <w:rPr>
                <w:rFonts w:eastAsia="等线"/>
                <w:highlight w:val="green"/>
                <w:lang w:val="fr-FR" w:eastAsia="zh-CN"/>
              </w:rPr>
              <w:t xml:space="preserve"> </w:t>
            </w:r>
            <w:r w:rsidR="009D6138">
              <w:rPr>
                <w:rFonts w:eastAsia="等线"/>
                <w:highlight w:val="green"/>
                <w:lang w:val="fr-FR" w:eastAsia="zh-CN"/>
              </w:rPr>
              <w:t>(</w:t>
            </w:r>
            <w:r w:rsidR="009D6138" w:rsidRPr="001031AC">
              <w:rPr>
                <w:rFonts w:eastAsia="等线"/>
                <w:highlight w:val="green"/>
                <w:lang w:val="fr-FR" w:eastAsia="zh-CN"/>
              </w:rPr>
              <w:t>CT4)</w:t>
            </w:r>
          </w:p>
          <w:p w14:paraId="20170EE4" w14:textId="77777777" w:rsidR="00EB66BB" w:rsidRDefault="00EB66BB" w:rsidP="00260B56">
            <w:pPr>
              <w:spacing w:after="0"/>
              <w:rPr>
                <w:rFonts w:eastAsia="等线"/>
                <w:lang w:val="fr-FR" w:eastAsia="zh-CN"/>
              </w:rPr>
            </w:pPr>
          </w:p>
          <w:p w14:paraId="1AE4B61A" w14:textId="77777777" w:rsidR="00D46EB2" w:rsidRDefault="00D46EB2" w:rsidP="00260B56">
            <w:pPr>
              <w:spacing w:after="0"/>
              <w:rPr>
                <w:rFonts w:eastAsia="等线"/>
                <w:lang w:val="fr-FR" w:eastAsia="zh-CN"/>
              </w:rPr>
            </w:pPr>
          </w:p>
          <w:p w14:paraId="2D2D7A11" w14:textId="77777777" w:rsidR="00D46EB2" w:rsidRDefault="00D46EB2" w:rsidP="00260B56">
            <w:pPr>
              <w:spacing w:after="0"/>
              <w:rPr>
                <w:rFonts w:eastAsia="等线"/>
                <w:lang w:val="fr-FR" w:eastAsia="zh-CN"/>
              </w:rPr>
            </w:pPr>
          </w:p>
          <w:p w14:paraId="46C78EB5" w14:textId="77777777" w:rsidR="00D46EB2" w:rsidRDefault="00D46EB2" w:rsidP="00260B56">
            <w:pPr>
              <w:spacing w:after="0"/>
              <w:rPr>
                <w:rFonts w:eastAsia="等线"/>
                <w:lang w:val="fr-FR" w:eastAsia="zh-CN"/>
              </w:rPr>
            </w:pPr>
          </w:p>
          <w:p w14:paraId="413A5F59" w14:textId="77777777" w:rsidR="00D46EB2" w:rsidRDefault="00D46EB2" w:rsidP="00260B56">
            <w:pPr>
              <w:spacing w:after="0"/>
              <w:rPr>
                <w:rFonts w:eastAsia="等线"/>
                <w:lang w:val="fr-FR" w:eastAsia="zh-CN"/>
              </w:rPr>
            </w:pPr>
          </w:p>
          <w:p w14:paraId="04360D1D" w14:textId="77777777" w:rsidR="00D46EB2" w:rsidRDefault="00D46EB2" w:rsidP="00260B56">
            <w:pPr>
              <w:spacing w:after="0"/>
              <w:rPr>
                <w:rFonts w:eastAsia="等线"/>
                <w:lang w:val="fr-FR" w:eastAsia="zh-CN"/>
              </w:rPr>
            </w:pPr>
          </w:p>
          <w:p w14:paraId="5EE7EE97" w14:textId="77777777" w:rsidR="00D46EB2" w:rsidRDefault="00D46EB2" w:rsidP="00260B56">
            <w:pPr>
              <w:spacing w:after="0"/>
              <w:rPr>
                <w:rFonts w:eastAsia="等线"/>
                <w:lang w:val="fr-FR" w:eastAsia="zh-CN"/>
              </w:rPr>
            </w:pPr>
          </w:p>
          <w:p w14:paraId="0F7D45BB" w14:textId="77777777" w:rsidR="00D46EB2" w:rsidRDefault="00D46EB2" w:rsidP="00260B56">
            <w:pPr>
              <w:spacing w:after="0"/>
              <w:rPr>
                <w:rFonts w:eastAsia="等线"/>
                <w:lang w:val="fr-FR" w:eastAsia="zh-CN"/>
              </w:rPr>
            </w:pPr>
          </w:p>
          <w:p w14:paraId="262575C0" w14:textId="77777777" w:rsidR="00D46EB2" w:rsidRDefault="00D46EB2" w:rsidP="00260B56">
            <w:pPr>
              <w:spacing w:after="0"/>
              <w:rPr>
                <w:rFonts w:eastAsia="等线"/>
                <w:lang w:val="fr-FR" w:eastAsia="zh-CN"/>
              </w:rPr>
            </w:pPr>
          </w:p>
          <w:p w14:paraId="0A308EDA" w14:textId="77777777" w:rsidR="00D46EB2" w:rsidRDefault="00D46EB2" w:rsidP="00260B56">
            <w:pPr>
              <w:spacing w:after="0"/>
              <w:rPr>
                <w:rFonts w:eastAsia="等线"/>
                <w:lang w:val="fr-FR" w:eastAsia="zh-CN"/>
              </w:rPr>
            </w:pPr>
          </w:p>
          <w:p w14:paraId="047F3A26" w14:textId="77777777" w:rsidR="00D46EB2" w:rsidRDefault="00D46EB2" w:rsidP="00260B56">
            <w:pPr>
              <w:spacing w:after="0"/>
              <w:rPr>
                <w:rFonts w:eastAsia="等线"/>
                <w:lang w:val="fr-FR" w:eastAsia="zh-CN"/>
              </w:rPr>
            </w:pPr>
          </w:p>
          <w:p w14:paraId="0C65C612" w14:textId="77777777" w:rsidR="00D46EB2" w:rsidRDefault="00D46EB2" w:rsidP="00260B56">
            <w:pPr>
              <w:spacing w:after="0"/>
              <w:rPr>
                <w:rFonts w:eastAsia="等线"/>
                <w:lang w:val="fr-FR" w:eastAsia="zh-CN"/>
              </w:rPr>
            </w:pPr>
          </w:p>
          <w:p w14:paraId="7B1DD898" w14:textId="77777777" w:rsidR="00D46EB2" w:rsidRDefault="00D46EB2" w:rsidP="00260B56">
            <w:pPr>
              <w:spacing w:after="0"/>
              <w:rPr>
                <w:rFonts w:eastAsia="等线"/>
                <w:lang w:val="fr-FR" w:eastAsia="zh-CN"/>
              </w:rPr>
            </w:pPr>
          </w:p>
          <w:p w14:paraId="1EEF2231" w14:textId="77777777" w:rsidR="00D46EB2" w:rsidRDefault="00D46EB2" w:rsidP="00260B56">
            <w:pPr>
              <w:spacing w:after="0"/>
              <w:rPr>
                <w:rFonts w:eastAsia="等线"/>
                <w:lang w:val="fr-FR" w:eastAsia="zh-CN"/>
              </w:rPr>
            </w:pPr>
          </w:p>
          <w:p w14:paraId="210DAD40" w14:textId="77777777" w:rsidR="00D46EB2" w:rsidRDefault="00D46EB2" w:rsidP="00260B56">
            <w:pPr>
              <w:spacing w:after="0"/>
              <w:rPr>
                <w:rFonts w:eastAsia="等线"/>
                <w:lang w:val="fr-FR" w:eastAsia="zh-CN"/>
              </w:rPr>
            </w:pPr>
          </w:p>
          <w:p w14:paraId="73BD518E" w14:textId="145EBEDD" w:rsidR="00420091" w:rsidRDefault="00420091" w:rsidP="00260B56">
            <w:pPr>
              <w:spacing w:after="0"/>
              <w:rPr>
                <w:rFonts w:eastAsia="Yu Mincho"/>
              </w:rPr>
            </w:pPr>
          </w:p>
          <w:p w14:paraId="11CCD48B" w14:textId="7A028B12" w:rsidR="00862599" w:rsidRDefault="00862599" w:rsidP="00260B56">
            <w:pPr>
              <w:spacing w:after="0"/>
              <w:rPr>
                <w:rFonts w:eastAsia="Yu Mincho"/>
              </w:rPr>
            </w:pPr>
          </w:p>
          <w:p w14:paraId="4E9E22AE" w14:textId="23A551D7" w:rsidR="00862599" w:rsidRDefault="00862599" w:rsidP="00260B56">
            <w:pPr>
              <w:spacing w:after="0"/>
              <w:rPr>
                <w:rFonts w:eastAsia="Yu Mincho"/>
              </w:rPr>
            </w:pPr>
          </w:p>
          <w:p w14:paraId="18417CC6" w14:textId="235C7F57" w:rsidR="00862599" w:rsidRDefault="00862599" w:rsidP="00260B56">
            <w:pPr>
              <w:spacing w:after="0"/>
              <w:rPr>
                <w:rFonts w:eastAsia="Yu Mincho"/>
              </w:rPr>
            </w:pPr>
          </w:p>
          <w:p w14:paraId="2E8DE40E" w14:textId="1472B073" w:rsidR="00862599" w:rsidRDefault="00862599" w:rsidP="00260B56">
            <w:pPr>
              <w:spacing w:after="0"/>
              <w:rPr>
                <w:rFonts w:eastAsia="Yu Mincho"/>
              </w:rPr>
            </w:pPr>
          </w:p>
          <w:p w14:paraId="0EE7EA92" w14:textId="721E9EC1" w:rsidR="00862599" w:rsidRDefault="00862599" w:rsidP="00260B56">
            <w:pPr>
              <w:spacing w:after="0"/>
              <w:rPr>
                <w:rFonts w:eastAsia="Yu Mincho"/>
              </w:rPr>
            </w:pPr>
          </w:p>
          <w:p w14:paraId="1BBD4967" w14:textId="26175C5D" w:rsidR="00862599" w:rsidRDefault="00862599" w:rsidP="00260B56">
            <w:pPr>
              <w:spacing w:after="0"/>
              <w:rPr>
                <w:rFonts w:eastAsia="Yu Mincho"/>
              </w:rPr>
            </w:pPr>
          </w:p>
          <w:p w14:paraId="74428151" w14:textId="67865295" w:rsidR="00420091" w:rsidRDefault="00420091" w:rsidP="00260B56">
            <w:pPr>
              <w:spacing w:after="0"/>
              <w:rPr>
                <w:rFonts w:eastAsia="Yu Mincho"/>
              </w:rPr>
            </w:pPr>
          </w:p>
          <w:p w14:paraId="271AFB7E" w14:textId="77777777" w:rsidR="0066005B" w:rsidRDefault="0066005B" w:rsidP="00260B56">
            <w:pPr>
              <w:spacing w:after="0"/>
              <w:rPr>
                <w:rFonts w:eastAsia="Yu Mincho"/>
              </w:rPr>
            </w:pPr>
          </w:p>
          <w:p w14:paraId="4C52103D" w14:textId="0A1BC2BD" w:rsidR="00420091" w:rsidRPr="00420091" w:rsidRDefault="00420091" w:rsidP="00260B56">
            <w:pPr>
              <w:spacing w:after="0"/>
              <w:rPr>
                <w:rFonts w:eastAsia="等线"/>
                <w:lang w:eastAsia="zh-CN"/>
              </w:rPr>
            </w:pPr>
          </w:p>
          <w:p w14:paraId="33F8E9B5" w14:textId="77777777" w:rsidR="00420091" w:rsidRDefault="00420091" w:rsidP="00260B56">
            <w:pPr>
              <w:spacing w:after="0"/>
              <w:rPr>
                <w:rFonts w:eastAsia="等线"/>
                <w:lang w:val="fr-FR" w:eastAsia="zh-CN"/>
              </w:rPr>
            </w:pPr>
          </w:p>
          <w:p w14:paraId="4FB44EAB" w14:textId="35E8C10C" w:rsidR="00A52A3B" w:rsidRDefault="00A52A3B" w:rsidP="00260B56">
            <w:pPr>
              <w:spacing w:after="0"/>
              <w:rPr>
                <w:rFonts w:eastAsia="等线"/>
                <w:lang w:val="fr-FR" w:eastAsia="zh-CN"/>
              </w:rPr>
            </w:pPr>
          </w:p>
          <w:p w14:paraId="34096577" w14:textId="34365FFF" w:rsidR="0066005B" w:rsidRDefault="0066005B" w:rsidP="00260B56">
            <w:pPr>
              <w:spacing w:after="0"/>
              <w:rPr>
                <w:rFonts w:eastAsia="等线"/>
                <w:lang w:val="fr-FR" w:eastAsia="zh-CN"/>
              </w:rPr>
            </w:pPr>
          </w:p>
          <w:p w14:paraId="250D87CA" w14:textId="77777777" w:rsidR="0066005B" w:rsidRDefault="0066005B" w:rsidP="00260B56">
            <w:pPr>
              <w:spacing w:after="0"/>
              <w:rPr>
                <w:rFonts w:eastAsia="等线"/>
                <w:lang w:val="fr-FR" w:eastAsia="zh-CN"/>
              </w:rPr>
            </w:pPr>
          </w:p>
          <w:p w14:paraId="6E24D6FE" w14:textId="2BFEB570" w:rsidR="00340829" w:rsidRDefault="00A52A3B" w:rsidP="00260B56">
            <w:pPr>
              <w:spacing w:after="0"/>
              <w:rPr>
                <w:rFonts w:eastAsia="Yu Mincho"/>
              </w:rPr>
            </w:pPr>
            <w:r>
              <w:rPr>
                <w:rFonts w:eastAsia="等线" w:hint="eastAsia"/>
                <w:lang w:val="fr-FR" w:eastAsia="zh-CN"/>
              </w:rPr>
              <w:t>I</w:t>
            </w:r>
            <w:r>
              <w:rPr>
                <w:rFonts w:eastAsia="等线"/>
                <w:lang w:val="fr-FR" w:eastAsia="zh-CN"/>
              </w:rPr>
              <w:t xml:space="preserve">mpact on NEF to support </w:t>
            </w:r>
            <w:r>
              <w:rPr>
                <w:rFonts w:eastAsia="等线"/>
              </w:rPr>
              <w:t>training process</w:t>
            </w:r>
            <w:r>
              <w:rPr>
                <w:rFonts w:eastAsia="等线"/>
                <w:lang w:val="fr-FR" w:eastAsia="zh-CN"/>
              </w:rPr>
              <w:t xml:space="preserve"> if </w:t>
            </w:r>
            <w:r>
              <w:rPr>
                <w:rFonts w:eastAsia="等线"/>
              </w:rPr>
              <w:t>untrusted AF is involved in the VFL training process</w:t>
            </w:r>
          </w:p>
          <w:p w14:paraId="6A8DC80C" w14:textId="40A4AD85" w:rsidR="00862599" w:rsidRDefault="00862599" w:rsidP="00862599">
            <w:pPr>
              <w:spacing w:after="0"/>
              <w:rPr>
                <w:rFonts w:eastAsia="等线"/>
              </w:rPr>
            </w:pPr>
            <w:r>
              <w:rPr>
                <w:rFonts w:eastAsia="等线"/>
              </w:rPr>
              <w:t xml:space="preserve">- In case of trusted AF, a new service for VFL training process may be introduced to AF or </w:t>
            </w:r>
            <w:proofErr w:type="spellStart"/>
            <w:r>
              <w:rPr>
                <w:rFonts w:eastAsia="等线"/>
              </w:rPr>
              <w:t>resuing</w:t>
            </w:r>
            <w:proofErr w:type="spellEnd"/>
            <w:r>
              <w:rPr>
                <w:rFonts w:eastAsia="等线"/>
              </w:rPr>
              <w:t xml:space="preserve"> the existing service.</w:t>
            </w:r>
            <w:r w:rsidR="003C559C" w:rsidRPr="00905012">
              <w:rPr>
                <w:rFonts w:eastAsia="等线"/>
                <w:highlight w:val="yellow"/>
                <w:lang w:val="fr-FR" w:eastAsia="zh-CN"/>
              </w:rPr>
              <w:t xml:space="preserve"> (C</w:t>
            </w:r>
            <w:r w:rsidR="003C559C" w:rsidRPr="006F64B9">
              <w:rPr>
                <w:rFonts w:eastAsia="等线"/>
                <w:highlight w:val="yellow"/>
                <w:lang w:val="fr-FR" w:eastAsia="zh-CN"/>
              </w:rPr>
              <w:t>T3</w:t>
            </w:r>
            <w:r w:rsidR="003C559C" w:rsidRPr="005C37C7">
              <w:rPr>
                <w:rFonts w:eastAsia="等线"/>
                <w:highlight w:val="yellow"/>
                <w:lang w:val="fr-FR" w:eastAsia="zh-CN"/>
              </w:rPr>
              <w:t>)</w:t>
            </w:r>
          </w:p>
          <w:p w14:paraId="5C405B62" w14:textId="3B0C7493" w:rsidR="00862599" w:rsidRPr="00FD1E62" w:rsidRDefault="00862599" w:rsidP="00862599">
            <w:pPr>
              <w:spacing w:after="0"/>
              <w:rPr>
                <w:rFonts w:eastAsia="等线"/>
                <w:lang w:eastAsia="zh-CN"/>
              </w:rPr>
            </w:pPr>
            <w:r>
              <w:rPr>
                <w:rFonts w:eastAsia="等线" w:hint="eastAsia"/>
                <w:lang w:eastAsia="zh-CN"/>
              </w:rPr>
              <w:t>-</w:t>
            </w:r>
            <w:r>
              <w:rPr>
                <w:rFonts w:eastAsia="等线"/>
                <w:lang w:eastAsia="zh-CN"/>
              </w:rPr>
              <w:t xml:space="preserve"> In case of untrusted AF, </w:t>
            </w:r>
            <w:r>
              <w:rPr>
                <w:rFonts w:eastAsia="等线"/>
              </w:rPr>
              <w:t xml:space="preserve">a new service for VFL training process may be introduced to NEF or </w:t>
            </w:r>
            <w:proofErr w:type="spellStart"/>
            <w:r>
              <w:rPr>
                <w:rFonts w:eastAsia="等线"/>
              </w:rPr>
              <w:t>resuing</w:t>
            </w:r>
            <w:proofErr w:type="spellEnd"/>
            <w:r>
              <w:rPr>
                <w:rFonts w:eastAsia="等线"/>
              </w:rPr>
              <w:t xml:space="preserve"> the existing service.</w:t>
            </w:r>
            <w:r w:rsidR="003C559C" w:rsidRPr="00905012">
              <w:rPr>
                <w:rFonts w:eastAsia="等线"/>
                <w:highlight w:val="yellow"/>
                <w:lang w:val="fr-FR" w:eastAsia="zh-CN"/>
              </w:rPr>
              <w:t xml:space="preserve"> (C</w:t>
            </w:r>
            <w:r w:rsidR="003C559C" w:rsidRPr="006F64B9">
              <w:rPr>
                <w:rFonts w:eastAsia="等线"/>
                <w:highlight w:val="yellow"/>
                <w:lang w:val="fr-FR" w:eastAsia="zh-CN"/>
              </w:rPr>
              <w:t>T3</w:t>
            </w:r>
            <w:r w:rsidR="003C559C" w:rsidRPr="005C37C7">
              <w:rPr>
                <w:rFonts w:eastAsia="等线"/>
                <w:highlight w:val="yellow"/>
                <w:lang w:val="fr-FR" w:eastAsia="zh-CN"/>
              </w:rPr>
              <w:t>)</w:t>
            </w:r>
          </w:p>
          <w:p w14:paraId="66CDDD50" w14:textId="77777777" w:rsidR="00340829" w:rsidRPr="00862599" w:rsidRDefault="00340829" w:rsidP="00260B56">
            <w:pPr>
              <w:spacing w:after="0"/>
              <w:rPr>
                <w:rFonts w:eastAsia="Yu Mincho"/>
              </w:rPr>
            </w:pPr>
          </w:p>
          <w:p w14:paraId="3A124F19" w14:textId="1B8ED586" w:rsidR="00340829" w:rsidRDefault="00340829" w:rsidP="00260B56">
            <w:pPr>
              <w:spacing w:after="0"/>
              <w:rPr>
                <w:rFonts w:eastAsia="Yu Mincho"/>
              </w:rPr>
            </w:pPr>
          </w:p>
          <w:p w14:paraId="1594B469" w14:textId="04D9CB02" w:rsidR="00862599" w:rsidRDefault="00862599" w:rsidP="00260B56">
            <w:pPr>
              <w:spacing w:after="0"/>
              <w:rPr>
                <w:rFonts w:eastAsia="Yu Mincho"/>
              </w:rPr>
            </w:pPr>
          </w:p>
          <w:p w14:paraId="124C70E0" w14:textId="77777777" w:rsidR="00862599" w:rsidRDefault="00862599" w:rsidP="00260B56">
            <w:pPr>
              <w:spacing w:after="0"/>
              <w:rPr>
                <w:rFonts w:eastAsia="等线"/>
                <w:lang w:eastAsia="zh-CN"/>
              </w:rPr>
            </w:pPr>
          </w:p>
          <w:p w14:paraId="74FBDF96" w14:textId="67E10983" w:rsidR="00340829" w:rsidRPr="00340829" w:rsidRDefault="00862599" w:rsidP="00260B56">
            <w:pPr>
              <w:spacing w:after="0"/>
              <w:rPr>
                <w:rFonts w:eastAsia="等线"/>
                <w:lang w:eastAsia="zh-CN"/>
              </w:rPr>
            </w:pPr>
            <w:r>
              <w:rPr>
                <w:rFonts w:eastAsia="等线"/>
                <w:lang w:eastAsia="zh-CN"/>
              </w:rPr>
              <w:t xml:space="preserve">Clarification on </w:t>
            </w:r>
            <w:r w:rsidR="00C6035B">
              <w:rPr>
                <w:rFonts w:eastAsia="等线"/>
                <w:lang w:eastAsia="zh-CN"/>
              </w:rPr>
              <w:t>Usage of</w:t>
            </w:r>
            <w:r w:rsidR="00340829">
              <w:rPr>
                <w:rFonts w:eastAsia="等线"/>
                <w:lang w:eastAsia="zh-CN"/>
              </w:rPr>
              <w:t xml:space="preserve"> new identifier</w:t>
            </w:r>
            <w:r w:rsidR="00C6035B">
              <w:rPr>
                <w:rFonts w:eastAsia="等线"/>
                <w:lang w:eastAsia="zh-CN"/>
              </w:rPr>
              <w:t xml:space="preserve"> for VFL server</w:t>
            </w:r>
            <w:r w:rsidR="003C559C" w:rsidRPr="00905012">
              <w:rPr>
                <w:rFonts w:eastAsia="等线"/>
                <w:highlight w:val="yellow"/>
                <w:lang w:val="fr-FR" w:eastAsia="zh-CN"/>
              </w:rPr>
              <w:t>(C</w:t>
            </w:r>
            <w:r w:rsidR="003C559C" w:rsidRPr="006F64B9">
              <w:rPr>
                <w:rFonts w:eastAsia="等线"/>
                <w:highlight w:val="yellow"/>
                <w:lang w:val="fr-FR" w:eastAsia="zh-CN"/>
              </w:rPr>
              <w:t>T3</w:t>
            </w:r>
            <w:r w:rsidR="003C559C" w:rsidRPr="005C37C7">
              <w:rPr>
                <w:rFonts w:eastAsia="等线"/>
                <w:highlight w:val="yellow"/>
                <w:lang w:val="fr-FR" w:eastAsia="zh-CN"/>
              </w:rPr>
              <w:t>)</w:t>
            </w:r>
          </w:p>
          <w:p w14:paraId="7314286D" w14:textId="77777777" w:rsidR="00340829" w:rsidRDefault="00340829" w:rsidP="00260B56">
            <w:pPr>
              <w:spacing w:after="0"/>
              <w:rPr>
                <w:rFonts w:eastAsia="等线"/>
                <w:lang w:val="fr-FR" w:eastAsia="zh-CN"/>
              </w:rPr>
            </w:pPr>
          </w:p>
          <w:p w14:paraId="6251644A" w14:textId="77777777" w:rsidR="00C6035B" w:rsidRDefault="00C6035B" w:rsidP="00260B56">
            <w:pPr>
              <w:spacing w:after="0"/>
              <w:rPr>
                <w:rFonts w:eastAsia="等线"/>
                <w:lang w:val="fr-FR" w:eastAsia="zh-CN"/>
              </w:rPr>
            </w:pPr>
          </w:p>
          <w:p w14:paraId="6738C7BA" w14:textId="18E09223" w:rsidR="00C6035B" w:rsidRDefault="00C6035B" w:rsidP="00260B56">
            <w:pPr>
              <w:spacing w:after="0"/>
              <w:rPr>
                <w:rFonts w:eastAsia="等线"/>
                <w:lang w:val="fr-FR" w:eastAsia="zh-CN"/>
              </w:rPr>
            </w:pPr>
          </w:p>
          <w:p w14:paraId="7A52F60B" w14:textId="77777777" w:rsidR="00720D1D" w:rsidRDefault="00720D1D" w:rsidP="00260B56">
            <w:pPr>
              <w:spacing w:after="0"/>
              <w:rPr>
                <w:rFonts w:eastAsia="等线"/>
                <w:lang w:val="fr-FR" w:eastAsia="zh-CN"/>
              </w:rPr>
            </w:pPr>
          </w:p>
          <w:p w14:paraId="29D2F7EF" w14:textId="1D7E49A5" w:rsidR="00175C6A" w:rsidRDefault="00175C6A" w:rsidP="00260B56">
            <w:pPr>
              <w:spacing w:after="0"/>
              <w:rPr>
                <w:rFonts w:eastAsia="等线"/>
                <w:lang w:val="fr-FR" w:eastAsia="zh-CN"/>
              </w:rPr>
            </w:pPr>
          </w:p>
          <w:p w14:paraId="4777AB6D" w14:textId="2F02E493" w:rsidR="00E943EC" w:rsidRDefault="00E943EC" w:rsidP="00E943EC">
            <w:pPr>
              <w:rPr>
                <w:rFonts w:eastAsia="等线"/>
              </w:rPr>
            </w:pPr>
            <w:r>
              <w:rPr>
                <w:rFonts w:eastAsia="等线"/>
              </w:rPr>
              <w:t>VFL Clients compute and provide reports with the intermediate results to the AF or NWDAF acting as VFL server.</w:t>
            </w:r>
          </w:p>
          <w:p w14:paraId="35DBCDA0" w14:textId="33500453" w:rsidR="00862599" w:rsidRDefault="00862599" w:rsidP="00862599">
            <w:pPr>
              <w:spacing w:after="0"/>
              <w:rPr>
                <w:rFonts w:eastAsia="等线"/>
              </w:rPr>
            </w:pPr>
            <w:r>
              <w:rPr>
                <w:rFonts w:eastAsia="等线"/>
              </w:rPr>
              <w:t>- In case of trusted AF, AF is enhanced to expose intermediate results.</w:t>
            </w:r>
            <w:r w:rsidR="003C559C" w:rsidRPr="00905012">
              <w:rPr>
                <w:rFonts w:eastAsia="等线"/>
                <w:highlight w:val="yellow"/>
                <w:lang w:val="fr-FR" w:eastAsia="zh-CN"/>
              </w:rPr>
              <w:t xml:space="preserve"> (C</w:t>
            </w:r>
            <w:r w:rsidR="003C559C" w:rsidRPr="006F64B9">
              <w:rPr>
                <w:rFonts w:eastAsia="等线"/>
                <w:highlight w:val="yellow"/>
                <w:lang w:val="fr-FR" w:eastAsia="zh-CN"/>
              </w:rPr>
              <w:t>T3</w:t>
            </w:r>
            <w:r w:rsidR="003C559C" w:rsidRPr="005C37C7">
              <w:rPr>
                <w:rFonts w:eastAsia="等线"/>
                <w:highlight w:val="yellow"/>
                <w:lang w:val="fr-FR" w:eastAsia="zh-CN"/>
              </w:rPr>
              <w:t>)</w:t>
            </w:r>
          </w:p>
          <w:p w14:paraId="4C6C37E9" w14:textId="08B57C5A" w:rsidR="00862599" w:rsidRPr="00FD1E62" w:rsidRDefault="00862599" w:rsidP="00862599">
            <w:pPr>
              <w:spacing w:after="0"/>
              <w:rPr>
                <w:rFonts w:eastAsia="等线"/>
                <w:lang w:eastAsia="zh-CN"/>
              </w:rPr>
            </w:pPr>
            <w:r>
              <w:rPr>
                <w:rFonts w:eastAsia="等线" w:hint="eastAsia"/>
                <w:lang w:eastAsia="zh-CN"/>
              </w:rPr>
              <w:t>-</w:t>
            </w:r>
            <w:r>
              <w:rPr>
                <w:rFonts w:eastAsia="等线"/>
                <w:lang w:eastAsia="zh-CN"/>
              </w:rPr>
              <w:t xml:space="preserve"> In case of untrusted AF, </w:t>
            </w:r>
            <w:r>
              <w:rPr>
                <w:rFonts w:eastAsia="等线"/>
              </w:rPr>
              <w:t>NEF is enhanced to expose intermediate results.</w:t>
            </w:r>
            <w:r w:rsidR="003C559C" w:rsidRPr="00905012">
              <w:rPr>
                <w:rFonts w:eastAsia="等线"/>
                <w:highlight w:val="yellow"/>
                <w:lang w:val="fr-FR" w:eastAsia="zh-CN"/>
              </w:rPr>
              <w:t xml:space="preserve"> (C</w:t>
            </w:r>
            <w:r w:rsidR="003C559C" w:rsidRPr="006F64B9">
              <w:rPr>
                <w:rFonts w:eastAsia="等线"/>
                <w:highlight w:val="yellow"/>
                <w:lang w:val="fr-FR" w:eastAsia="zh-CN"/>
              </w:rPr>
              <w:t>T3</w:t>
            </w:r>
            <w:r w:rsidR="003C559C" w:rsidRPr="005C37C7">
              <w:rPr>
                <w:rFonts w:eastAsia="等线"/>
                <w:highlight w:val="yellow"/>
                <w:lang w:val="fr-FR" w:eastAsia="zh-CN"/>
              </w:rPr>
              <w:t>)</w:t>
            </w:r>
          </w:p>
          <w:p w14:paraId="1D07A176" w14:textId="2DE3B41B" w:rsidR="00862599" w:rsidRPr="00862599" w:rsidRDefault="00862599" w:rsidP="00E943EC">
            <w:pPr>
              <w:rPr>
                <w:rFonts w:eastAsia="等线"/>
                <w:lang w:eastAsia="zh-CN"/>
              </w:rPr>
            </w:pPr>
            <w:r>
              <w:rPr>
                <w:rFonts w:eastAsia="等线" w:hint="eastAsia"/>
                <w:lang w:eastAsia="zh-CN"/>
              </w:rPr>
              <w:t>-</w:t>
            </w:r>
            <w:r>
              <w:rPr>
                <w:rFonts w:eastAsia="等线"/>
                <w:lang w:eastAsia="zh-CN"/>
              </w:rPr>
              <w:t xml:space="preserve"> In case of </w:t>
            </w:r>
            <w:r>
              <w:rPr>
                <w:rFonts w:eastAsia="等线"/>
              </w:rPr>
              <w:t>NWDAF</w:t>
            </w:r>
            <w:r w:rsidR="00F03544">
              <w:rPr>
                <w:rFonts w:eastAsia="等线"/>
              </w:rPr>
              <w:t xml:space="preserve"> as VFL client</w:t>
            </w:r>
            <w:r>
              <w:rPr>
                <w:rFonts w:eastAsia="等线"/>
                <w:lang w:eastAsia="zh-CN"/>
              </w:rPr>
              <w:t xml:space="preserve">, </w:t>
            </w:r>
            <w:r>
              <w:rPr>
                <w:rFonts w:eastAsia="等线"/>
              </w:rPr>
              <w:t>NWDAF is enhanced to expose intermediate results.</w:t>
            </w:r>
            <w:r w:rsidR="003C559C" w:rsidRPr="00905012">
              <w:rPr>
                <w:rFonts w:eastAsia="等线"/>
                <w:highlight w:val="yellow"/>
                <w:lang w:val="fr-FR" w:eastAsia="zh-CN"/>
              </w:rPr>
              <w:t xml:space="preserve"> (C</w:t>
            </w:r>
            <w:r w:rsidR="003C559C" w:rsidRPr="006F64B9">
              <w:rPr>
                <w:rFonts w:eastAsia="等线"/>
                <w:highlight w:val="yellow"/>
                <w:lang w:val="fr-FR" w:eastAsia="zh-CN"/>
              </w:rPr>
              <w:t>T3</w:t>
            </w:r>
            <w:r w:rsidR="003C559C" w:rsidRPr="005C37C7">
              <w:rPr>
                <w:rFonts w:eastAsia="等线"/>
                <w:highlight w:val="yellow"/>
                <w:lang w:val="fr-FR" w:eastAsia="zh-CN"/>
              </w:rPr>
              <w:t>)</w:t>
            </w:r>
          </w:p>
          <w:p w14:paraId="17B2B1A6" w14:textId="19EEE670" w:rsidR="00862599" w:rsidRDefault="00862599" w:rsidP="00E943EC">
            <w:pPr>
              <w:rPr>
                <w:rFonts w:eastAsia="Yu Mincho"/>
              </w:rPr>
            </w:pPr>
          </w:p>
          <w:p w14:paraId="7D0B11F4" w14:textId="2CBCB17B" w:rsidR="00412EB2" w:rsidRDefault="00412EB2" w:rsidP="00E943EC">
            <w:pPr>
              <w:rPr>
                <w:rFonts w:eastAsia="Yu Mincho"/>
              </w:rPr>
            </w:pPr>
          </w:p>
          <w:p w14:paraId="7612BE7C" w14:textId="60388AE4" w:rsidR="00175C6A" w:rsidRDefault="00B26537" w:rsidP="00175C6A">
            <w:pPr>
              <w:rPr>
                <w:rFonts w:eastAsia="等线"/>
              </w:rPr>
            </w:pPr>
            <w:r>
              <w:rPr>
                <w:rFonts w:eastAsia="等线"/>
              </w:rPr>
              <w:t xml:space="preserve">Potential </w:t>
            </w:r>
            <w:r w:rsidR="00891981">
              <w:rPr>
                <w:rFonts w:eastAsia="等线"/>
              </w:rPr>
              <w:t>clarification</w:t>
            </w:r>
            <w:r>
              <w:rPr>
                <w:rFonts w:eastAsia="等线"/>
              </w:rPr>
              <w:t xml:space="preserve"> on </w:t>
            </w:r>
            <w:r w:rsidR="00175C6A">
              <w:rPr>
                <w:rFonts w:eastAsia="等线"/>
              </w:rPr>
              <w:t>VFL Clients provide reports with the intermediate results to other VFL clients as instructed by the VFL server.</w:t>
            </w:r>
            <w:r w:rsidR="003C559C" w:rsidRPr="00664013">
              <w:rPr>
                <w:rFonts w:eastAsia="等线"/>
                <w:lang w:val="fr-FR" w:eastAsia="zh-CN"/>
              </w:rPr>
              <w:t xml:space="preserve"> </w:t>
            </w:r>
            <w:r w:rsidR="003C559C" w:rsidRPr="00905012">
              <w:rPr>
                <w:rFonts w:eastAsia="等线"/>
                <w:highlight w:val="yellow"/>
                <w:lang w:val="fr-FR" w:eastAsia="zh-CN"/>
              </w:rPr>
              <w:t>(C</w:t>
            </w:r>
            <w:r w:rsidR="003C559C" w:rsidRPr="006F64B9">
              <w:rPr>
                <w:rFonts w:eastAsia="等线"/>
                <w:highlight w:val="yellow"/>
                <w:lang w:val="fr-FR" w:eastAsia="zh-CN"/>
              </w:rPr>
              <w:t>T3</w:t>
            </w:r>
            <w:r w:rsidR="003C559C" w:rsidRPr="005C37C7">
              <w:rPr>
                <w:rFonts w:eastAsia="等线"/>
                <w:highlight w:val="yellow"/>
                <w:lang w:val="fr-FR" w:eastAsia="zh-CN"/>
              </w:rPr>
              <w:t>)</w:t>
            </w:r>
          </w:p>
          <w:p w14:paraId="7C5776D6" w14:textId="4822A298" w:rsidR="00175C6A" w:rsidRPr="00175C6A" w:rsidRDefault="00175C6A" w:rsidP="00175C6A">
            <w:pPr>
              <w:rPr>
                <w:rFonts w:eastAsia="等线"/>
              </w:rPr>
            </w:pPr>
          </w:p>
          <w:p w14:paraId="0A3CC1CA" w14:textId="77777777" w:rsidR="00C6035B" w:rsidRDefault="00F2432E" w:rsidP="00260B56">
            <w:pPr>
              <w:spacing w:after="0"/>
              <w:rPr>
                <w:rFonts w:eastAsia="等线"/>
              </w:rPr>
            </w:pPr>
            <w:r>
              <w:rPr>
                <w:rFonts w:eastAsia="等线"/>
              </w:rPr>
              <w:t>VFL server aggregates intermediate results, trains a local model, computes intermediate results, and sends the intermediate results towards VFL clients</w:t>
            </w:r>
          </w:p>
          <w:p w14:paraId="363C1FC6" w14:textId="04505386" w:rsidR="002E5B6A" w:rsidRDefault="002E5B6A" w:rsidP="002E5B6A">
            <w:pPr>
              <w:spacing w:after="0"/>
              <w:rPr>
                <w:rFonts w:eastAsia="等线"/>
              </w:rPr>
            </w:pPr>
            <w:r>
              <w:rPr>
                <w:rFonts w:eastAsia="等线"/>
              </w:rPr>
              <w:t>- In case of trusted AF as VFL server, AF is enhanced to send intermediate results.</w:t>
            </w:r>
            <w:r w:rsidR="001D34FA" w:rsidRPr="00905012">
              <w:rPr>
                <w:rFonts w:eastAsia="等线"/>
                <w:highlight w:val="yellow"/>
                <w:lang w:val="fr-FR" w:eastAsia="zh-CN"/>
              </w:rPr>
              <w:t xml:space="preserve"> (C</w:t>
            </w:r>
            <w:r w:rsidR="001D34FA" w:rsidRPr="006F64B9">
              <w:rPr>
                <w:rFonts w:eastAsia="等线"/>
                <w:highlight w:val="yellow"/>
                <w:lang w:val="fr-FR" w:eastAsia="zh-CN"/>
              </w:rPr>
              <w:t>T3</w:t>
            </w:r>
            <w:r w:rsidR="001D34FA" w:rsidRPr="005C37C7">
              <w:rPr>
                <w:rFonts w:eastAsia="等线"/>
                <w:highlight w:val="yellow"/>
                <w:lang w:val="fr-FR" w:eastAsia="zh-CN"/>
              </w:rPr>
              <w:t>)</w:t>
            </w:r>
          </w:p>
          <w:p w14:paraId="3B9BD189" w14:textId="712BE164" w:rsidR="002E5B6A" w:rsidRPr="00FD1E62" w:rsidRDefault="002E5B6A" w:rsidP="002E5B6A">
            <w:pPr>
              <w:spacing w:after="0"/>
              <w:rPr>
                <w:rFonts w:eastAsia="等线"/>
                <w:lang w:eastAsia="zh-CN"/>
              </w:rPr>
            </w:pPr>
            <w:r>
              <w:rPr>
                <w:rFonts w:eastAsia="等线" w:hint="eastAsia"/>
                <w:lang w:eastAsia="zh-CN"/>
              </w:rPr>
              <w:t>-</w:t>
            </w:r>
            <w:r>
              <w:rPr>
                <w:rFonts w:eastAsia="等线"/>
                <w:lang w:eastAsia="zh-CN"/>
              </w:rPr>
              <w:t xml:space="preserve"> In case of untrusted AF</w:t>
            </w:r>
            <w:r>
              <w:rPr>
                <w:rFonts w:eastAsia="等线"/>
              </w:rPr>
              <w:t xml:space="preserve"> as VFL server</w:t>
            </w:r>
            <w:r>
              <w:rPr>
                <w:rFonts w:eastAsia="等线"/>
                <w:lang w:eastAsia="zh-CN"/>
              </w:rPr>
              <w:t xml:space="preserve">, </w:t>
            </w:r>
            <w:r>
              <w:rPr>
                <w:rFonts w:eastAsia="等线"/>
              </w:rPr>
              <w:t>NEF is enhanced to send intermediate results.</w:t>
            </w:r>
            <w:r w:rsidR="001D34FA" w:rsidRPr="00905012">
              <w:rPr>
                <w:rFonts w:eastAsia="等线"/>
                <w:highlight w:val="yellow"/>
                <w:lang w:val="fr-FR" w:eastAsia="zh-CN"/>
              </w:rPr>
              <w:t xml:space="preserve"> (C</w:t>
            </w:r>
            <w:r w:rsidR="001D34FA" w:rsidRPr="006F64B9">
              <w:rPr>
                <w:rFonts w:eastAsia="等线"/>
                <w:highlight w:val="yellow"/>
                <w:lang w:val="fr-FR" w:eastAsia="zh-CN"/>
              </w:rPr>
              <w:t>T3</w:t>
            </w:r>
            <w:r w:rsidR="001D34FA" w:rsidRPr="005C37C7">
              <w:rPr>
                <w:rFonts w:eastAsia="等线"/>
                <w:highlight w:val="yellow"/>
                <w:lang w:val="fr-FR" w:eastAsia="zh-CN"/>
              </w:rPr>
              <w:t>)</w:t>
            </w:r>
          </w:p>
          <w:p w14:paraId="63C2501B" w14:textId="384D8A4C" w:rsidR="002E5B6A" w:rsidRPr="00862599" w:rsidRDefault="002E5B6A" w:rsidP="002E5B6A">
            <w:pPr>
              <w:rPr>
                <w:rFonts w:eastAsia="等线"/>
                <w:lang w:eastAsia="zh-CN"/>
              </w:rPr>
            </w:pPr>
            <w:r>
              <w:rPr>
                <w:rFonts w:eastAsia="等线" w:hint="eastAsia"/>
                <w:lang w:eastAsia="zh-CN"/>
              </w:rPr>
              <w:t>-</w:t>
            </w:r>
            <w:r>
              <w:rPr>
                <w:rFonts w:eastAsia="等线"/>
                <w:lang w:eastAsia="zh-CN"/>
              </w:rPr>
              <w:t xml:space="preserve"> In case of </w:t>
            </w:r>
            <w:r>
              <w:rPr>
                <w:rFonts w:eastAsia="等线"/>
              </w:rPr>
              <w:t>NWDAF as VFL server</w:t>
            </w:r>
            <w:r>
              <w:rPr>
                <w:rFonts w:eastAsia="等线"/>
                <w:lang w:eastAsia="zh-CN"/>
              </w:rPr>
              <w:t xml:space="preserve">, </w:t>
            </w:r>
            <w:r>
              <w:rPr>
                <w:rFonts w:eastAsia="等线"/>
              </w:rPr>
              <w:t>NWDAF is enhanced to send intermediate results.</w:t>
            </w:r>
            <w:r w:rsidR="001D34FA" w:rsidRPr="00905012">
              <w:rPr>
                <w:rFonts w:eastAsia="等线"/>
                <w:highlight w:val="yellow"/>
                <w:lang w:val="fr-FR" w:eastAsia="zh-CN"/>
              </w:rPr>
              <w:t xml:space="preserve"> (C</w:t>
            </w:r>
            <w:r w:rsidR="001D34FA" w:rsidRPr="006F64B9">
              <w:rPr>
                <w:rFonts w:eastAsia="等线"/>
                <w:highlight w:val="yellow"/>
                <w:lang w:val="fr-FR" w:eastAsia="zh-CN"/>
              </w:rPr>
              <w:t>T3</w:t>
            </w:r>
            <w:r w:rsidR="001D34FA" w:rsidRPr="005C37C7">
              <w:rPr>
                <w:rFonts w:eastAsia="等线"/>
                <w:highlight w:val="yellow"/>
                <w:lang w:val="fr-FR" w:eastAsia="zh-CN"/>
              </w:rPr>
              <w:t>)</w:t>
            </w:r>
          </w:p>
          <w:p w14:paraId="39E6BFFA" w14:textId="369E8673" w:rsidR="000B67DB" w:rsidRPr="002E5B6A" w:rsidRDefault="000B67DB" w:rsidP="00260B56">
            <w:pPr>
              <w:spacing w:after="0"/>
              <w:rPr>
                <w:rFonts w:eastAsia="Yu Mincho"/>
              </w:rPr>
            </w:pPr>
          </w:p>
          <w:p w14:paraId="7A98B2E7" w14:textId="77777777" w:rsidR="00A009D8" w:rsidRPr="002E5B6A" w:rsidRDefault="00A009D8" w:rsidP="00260B56">
            <w:pPr>
              <w:spacing w:after="0"/>
              <w:rPr>
                <w:rFonts w:eastAsia="Yu Mincho"/>
              </w:rPr>
            </w:pPr>
          </w:p>
          <w:p w14:paraId="449941CB" w14:textId="56932794" w:rsidR="000B67DB" w:rsidRDefault="000B67DB" w:rsidP="00260B56">
            <w:pPr>
              <w:spacing w:after="0"/>
              <w:rPr>
                <w:rFonts w:eastAsia="Yu Mincho"/>
              </w:rPr>
            </w:pPr>
          </w:p>
          <w:p w14:paraId="2443C6B0" w14:textId="572A0D67" w:rsidR="0013779A" w:rsidRDefault="0013779A" w:rsidP="00260B56">
            <w:pPr>
              <w:spacing w:after="0"/>
              <w:rPr>
                <w:rFonts w:eastAsia="Yu Mincho"/>
              </w:rPr>
            </w:pPr>
          </w:p>
          <w:p w14:paraId="0350FC7E" w14:textId="77777777" w:rsidR="0013779A" w:rsidRDefault="0013779A" w:rsidP="00260B56">
            <w:pPr>
              <w:spacing w:after="0"/>
              <w:rPr>
                <w:rFonts w:eastAsia="Yu Mincho"/>
              </w:rPr>
            </w:pPr>
          </w:p>
          <w:p w14:paraId="38DF8AF2" w14:textId="1771D678" w:rsidR="000B67DB" w:rsidRDefault="001614A5" w:rsidP="00260B56">
            <w:pPr>
              <w:spacing w:after="0"/>
              <w:rPr>
                <w:rFonts w:eastAsia="等线"/>
              </w:rPr>
            </w:pPr>
            <w:r>
              <w:rPr>
                <w:rFonts w:eastAsia="等线" w:hint="eastAsia"/>
                <w:lang w:eastAsia="zh-CN"/>
              </w:rPr>
              <w:t>P</w:t>
            </w:r>
            <w:r>
              <w:rPr>
                <w:rFonts w:eastAsia="等线"/>
                <w:lang w:eastAsia="zh-CN"/>
              </w:rPr>
              <w:t xml:space="preserve">otential impact on VFL server to </w:t>
            </w:r>
            <w:r>
              <w:rPr>
                <w:rFonts w:eastAsia="等线"/>
              </w:rPr>
              <w:t>compute different intermediate training information and sends the updates to the VFL client(s), and inform the VFL Clients that the training ends</w:t>
            </w:r>
          </w:p>
          <w:p w14:paraId="3B6833EE" w14:textId="006D70D2" w:rsidR="0013779A" w:rsidRDefault="0013779A" w:rsidP="00260B56">
            <w:pPr>
              <w:spacing w:after="0"/>
              <w:rPr>
                <w:rFonts w:eastAsia="等线"/>
                <w:lang w:eastAsia="zh-CN"/>
              </w:rPr>
            </w:pPr>
            <w:r>
              <w:rPr>
                <w:rFonts w:eastAsia="等线" w:hint="eastAsia"/>
                <w:lang w:eastAsia="zh-CN"/>
              </w:rPr>
              <w:t>T</w:t>
            </w:r>
            <w:r>
              <w:rPr>
                <w:rFonts w:eastAsia="等线"/>
                <w:lang w:eastAsia="zh-CN"/>
              </w:rPr>
              <w:t xml:space="preserve">he VFL </w:t>
            </w:r>
            <w:r w:rsidR="008E454C">
              <w:rPr>
                <w:rFonts w:eastAsia="等线"/>
                <w:lang w:eastAsia="zh-CN"/>
              </w:rPr>
              <w:t>entity</w:t>
            </w:r>
            <w:r>
              <w:rPr>
                <w:rFonts w:eastAsia="等线"/>
                <w:lang w:eastAsia="zh-CN"/>
              </w:rPr>
              <w:t xml:space="preserve"> shall include:</w:t>
            </w:r>
          </w:p>
          <w:p w14:paraId="1A169989" w14:textId="60CD0230" w:rsidR="0013779A" w:rsidRDefault="0013779A" w:rsidP="0013779A">
            <w:pPr>
              <w:spacing w:after="0"/>
              <w:rPr>
                <w:rFonts w:eastAsia="等线"/>
              </w:rPr>
            </w:pPr>
            <w:r>
              <w:rPr>
                <w:rFonts w:eastAsia="等线"/>
              </w:rPr>
              <w:t xml:space="preserve">- trusted AF </w:t>
            </w:r>
          </w:p>
          <w:p w14:paraId="700CE570" w14:textId="1D25C780" w:rsidR="0013779A" w:rsidRPr="00FD1E62" w:rsidRDefault="0013779A" w:rsidP="0013779A">
            <w:pPr>
              <w:spacing w:after="0"/>
              <w:rPr>
                <w:rFonts w:eastAsia="等线"/>
                <w:lang w:eastAsia="zh-CN"/>
              </w:rPr>
            </w:pPr>
            <w:r>
              <w:rPr>
                <w:rFonts w:eastAsia="等线" w:hint="eastAsia"/>
                <w:lang w:eastAsia="zh-CN"/>
              </w:rPr>
              <w:t>-</w:t>
            </w:r>
            <w:r>
              <w:rPr>
                <w:rFonts w:eastAsia="等线"/>
                <w:lang w:eastAsia="zh-CN"/>
              </w:rPr>
              <w:t xml:space="preserve"> untrusted AF</w:t>
            </w:r>
          </w:p>
          <w:p w14:paraId="39CAF1FC" w14:textId="0DAD24B1" w:rsidR="0013779A" w:rsidRDefault="0013779A" w:rsidP="0013779A">
            <w:pPr>
              <w:rPr>
                <w:rFonts w:eastAsia="等线"/>
              </w:rPr>
            </w:pPr>
            <w:r>
              <w:rPr>
                <w:rFonts w:eastAsia="等线" w:hint="eastAsia"/>
                <w:lang w:eastAsia="zh-CN"/>
              </w:rPr>
              <w:t>-</w:t>
            </w:r>
            <w:r>
              <w:rPr>
                <w:rFonts w:eastAsia="等线"/>
                <w:lang w:eastAsia="zh-CN"/>
              </w:rPr>
              <w:t xml:space="preserve"> </w:t>
            </w:r>
            <w:r>
              <w:rPr>
                <w:rFonts w:eastAsia="等线"/>
              </w:rPr>
              <w:t>NWDAF</w:t>
            </w:r>
          </w:p>
          <w:p w14:paraId="6D051D29" w14:textId="616EC989" w:rsidR="00A12D68" w:rsidRPr="0013779A" w:rsidRDefault="0013779A" w:rsidP="00260B56">
            <w:pPr>
              <w:spacing w:after="0"/>
              <w:rPr>
                <w:rFonts w:eastAsia="等线"/>
                <w:lang w:eastAsia="zh-CN"/>
              </w:rPr>
            </w:pPr>
            <w:r>
              <w:rPr>
                <w:rFonts w:eastAsia="等线" w:hint="eastAsia"/>
                <w:lang w:eastAsia="zh-CN"/>
              </w:rPr>
              <w:t>H</w:t>
            </w:r>
            <w:r>
              <w:rPr>
                <w:rFonts w:eastAsia="等线"/>
                <w:lang w:eastAsia="zh-CN"/>
              </w:rPr>
              <w:t xml:space="preserve">ence, NEF, NWDAF, AF </w:t>
            </w:r>
            <w:r w:rsidR="00DE3089">
              <w:rPr>
                <w:rFonts w:eastAsia="等线"/>
                <w:lang w:eastAsia="zh-CN"/>
              </w:rPr>
              <w:t>are</w:t>
            </w:r>
            <w:r>
              <w:rPr>
                <w:rFonts w:eastAsia="等线"/>
                <w:lang w:eastAsia="zh-CN"/>
              </w:rPr>
              <w:t xml:space="preserve"> required to be enhanced.</w:t>
            </w:r>
            <w:r w:rsidR="00806D4E" w:rsidRPr="00905012">
              <w:rPr>
                <w:rFonts w:eastAsia="等线"/>
                <w:highlight w:val="yellow"/>
                <w:lang w:val="fr-FR" w:eastAsia="zh-CN"/>
              </w:rPr>
              <w:t xml:space="preserve"> (C</w:t>
            </w:r>
            <w:r w:rsidR="00806D4E" w:rsidRPr="006F64B9">
              <w:rPr>
                <w:rFonts w:eastAsia="等线"/>
                <w:highlight w:val="yellow"/>
                <w:lang w:val="fr-FR" w:eastAsia="zh-CN"/>
              </w:rPr>
              <w:t>T3</w:t>
            </w:r>
            <w:r w:rsidR="00806D4E" w:rsidRPr="005C37C7">
              <w:rPr>
                <w:rFonts w:eastAsia="等线"/>
                <w:highlight w:val="yellow"/>
                <w:lang w:val="fr-FR" w:eastAsia="zh-CN"/>
              </w:rPr>
              <w:t>)</w:t>
            </w:r>
          </w:p>
          <w:p w14:paraId="4AD8C7DD" w14:textId="77777777" w:rsidR="00A12D68" w:rsidRDefault="00A12D68" w:rsidP="00260B56">
            <w:pPr>
              <w:spacing w:after="0"/>
              <w:rPr>
                <w:rFonts w:eastAsia="Yu Mincho"/>
              </w:rPr>
            </w:pPr>
          </w:p>
          <w:p w14:paraId="15E1F23B" w14:textId="77777777" w:rsidR="00A12D68" w:rsidRDefault="00A12D68" w:rsidP="00260B56">
            <w:pPr>
              <w:spacing w:after="0"/>
              <w:rPr>
                <w:rFonts w:eastAsia="Yu Mincho"/>
              </w:rPr>
            </w:pPr>
          </w:p>
          <w:p w14:paraId="32224E36" w14:textId="77777777" w:rsidR="00A12D68" w:rsidRDefault="00A12D68" w:rsidP="00260B56">
            <w:pPr>
              <w:spacing w:after="0"/>
              <w:rPr>
                <w:rFonts w:eastAsia="Yu Mincho"/>
              </w:rPr>
            </w:pPr>
          </w:p>
          <w:p w14:paraId="6FBA6889" w14:textId="77777777" w:rsidR="00A12D68" w:rsidRDefault="00A12D68" w:rsidP="00260B56">
            <w:pPr>
              <w:spacing w:after="0"/>
              <w:rPr>
                <w:rFonts w:eastAsia="Yu Mincho"/>
              </w:rPr>
            </w:pPr>
          </w:p>
          <w:p w14:paraId="5F4BE3B0" w14:textId="77777777" w:rsidR="00A12D68" w:rsidRDefault="00A12D68" w:rsidP="00260B56">
            <w:pPr>
              <w:spacing w:after="0"/>
              <w:rPr>
                <w:rFonts w:eastAsia="Yu Mincho"/>
              </w:rPr>
            </w:pPr>
          </w:p>
          <w:p w14:paraId="0234A6A6" w14:textId="77777777" w:rsidR="00A12D68" w:rsidRDefault="00A12D68" w:rsidP="00260B56">
            <w:pPr>
              <w:spacing w:after="0"/>
              <w:rPr>
                <w:rFonts w:eastAsia="Yu Mincho"/>
              </w:rPr>
            </w:pPr>
          </w:p>
          <w:p w14:paraId="7F1A4C3E" w14:textId="77777777" w:rsidR="00A12D68" w:rsidRDefault="00A12D68" w:rsidP="00260B56">
            <w:pPr>
              <w:spacing w:after="0"/>
              <w:rPr>
                <w:rFonts w:eastAsia="Yu Mincho"/>
              </w:rPr>
            </w:pPr>
          </w:p>
          <w:p w14:paraId="29197540" w14:textId="77777777" w:rsidR="00A12D68" w:rsidRDefault="00A12D68" w:rsidP="00260B56">
            <w:pPr>
              <w:spacing w:after="0"/>
              <w:rPr>
                <w:rFonts w:eastAsia="Yu Mincho"/>
              </w:rPr>
            </w:pPr>
          </w:p>
          <w:p w14:paraId="1F83EEC0" w14:textId="77777777" w:rsidR="00A12D68" w:rsidRDefault="00A12D68" w:rsidP="00260B56">
            <w:pPr>
              <w:spacing w:after="0"/>
              <w:rPr>
                <w:rFonts w:eastAsia="Yu Mincho"/>
              </w:rPr>
            </w:pPr>
          </w:p>
          <w:p w14:paraId="595CAAC0" w14:textId="77777777" w:rsidR="00A12D68" w:rsidRDefault="00A12D68" w:rsidP="00260B56">
            <w:pPr>
              <w:spacing w:after="0"/>
              <w:rPr>
                <w:rFonts w:eastAsia="Yu Mincho"/>
              </w:rPr>
            </w:pPr>
          </w:p>
          <w:p w14:paraId="0F4DD8F9" w14:textId="77777777" w:rsidR="00A12D68" w:rsidRDefault="00A12D68" w:rsidP="00260B56">
            <w:pPr>
              <w:spacing w:after="0"/>
              <w:rPr>
                <w:rFonts w:eastAsia="Yu Mincho"/>
              </w:rPr>
            </w:pPr>
          </w:p>
          <w:p w14:paraId="0C6A3CC0" w14:textId="77777777" w:rsidR="00A12D68" w:rsidRDefault="00A12D68" w:rsidP="00260B56">
            <w:pPr>
              <w:spacing w:after="0"/>
              <w:rPr>
                <w:rFonts w:eastAsia="Yu Mincho"/>
              </w:rPr>
            </w:pPr>
          </w:p>
          <w:p w14:paraId="14BD1DA1" w14:textId="77777777" w:rsidR="00A12D68" w:rsidRDefault="00A12D68" w:rsidP="00260B56">
            <w:pPr>
              <w:spacing w:after="0"/>
              <w:rPr>
                <w:rFonts w:eastAsia="Yu Mincho"/>
              </w:rPr>
            </w:pPr>
          </w:p>
          <w:p w14:paraId="7C587867" w14:textId="77777777" w:rsidR="00A12D68" w:rsidRDefault="00A12D68" w:rsidP="00260B56">
            <w:pPr>
              <w:spacing w:after="0"/>
              <w:rPr>
                <w:rFonts w:eastAsia="Yu Mincho"/>
              </w:rPr>
            </w:pPr>
          </w:p>
          <w:p w14:paraId="26A254DA" w14:textId="77777777" w:rsidR="00A12D68" w:rsidRDefault="00A12D68" w:rsidP="00260B56">
            <w:pPr>
              <w:spacing w:after="0"/>
              <w:rPr>
                <w:rFonts w:eastAsia="Yu Mincho"/>
              </w:rPr>
            </w:pPr>
          </w:p>
          <w:p w14:paraId="153516CC" w14:textId="77777777" w:rsidR="00A12D68" w:rsidRDefault="00A12D68" w:rsidP="00260B56">
            <w:pPr>
              <w:spacing w:after="0"/>
              <w:rPr>
                <w:rFonts w:eastAsia="Yu Mincho"/>
              </w:rPr>
            </w:pPr>
          </w:p>
          <w:p w14:paraId="2BF0D608" w14:textId="77777777" w:rsidR="00A12D68" w:rsidRDefault="00A12D68" w:rsidP="00260B56">
            <w:pPr>
              <w:spacing w:after="0"/>
              <w:rPr>
                <w:rFonts w:eastAsia="Yu Mincho"/>
              </w:rPr>
            </w:pPr>
          </w:p>
          <w:p w14:paraId="7A3F144B" w14:textId="77777777" w:rsidR="00A12D68" w:rsidRDefault="00A12D68" w:rsidP="00260B56">
            <w:pPr>
              <w:spacing w:after="0"/>
              <w:rPr>
                <w:rFonts w:eastAsia="Yu Mincho"/>
              </w:rPr>
            </w:pPr>
          </w:p>
          <w:p w14:paraId="02F1E539" w14:textId="77777777" w:rsidR="00A12D68" w:rsidRDefault="00A12D68" w:rsidP="00260B56">
            <w:pPr>
              <w:spacing w:after="0"/>
              <w:rPr>
                <w:rFonts w:eastAsia="Yu Mincho"/>
              </w:rPr>
            </w:pPr>
          </w:p>
          <w:p w14:paraId="5B47C0E0" w14:textId="2F179F44" w:rsidR="00A12D68" w:rsidRDefault="00A12D68" w:rsidP="00260B56">
            <w:pPr>
              <w:spacing w:after="0"/>
              <w:rPr>
                <w:rFonts w:eastAsia="Yu Mincho"/>
              </w:rPr>
            </w:pPr>
          </w:p>
          <w:p w14:paraId="3845C30E" w14:textId="6758B145" w:rsidR="0013779A" w:rsidRDefault="0013779A" w:rsidP="00260B56">
            <w:pPr>
              <w:spacing w:after="0"/>
              <w:rPr>
                <w:rFonts w:eastAsia="Yu Mincho"/>
              </w:rPr>
            </w:pPr>
          </w:p>
          <w:p w14:paraId="5095A551" w14:textId="77777777" w:rsidR="0013779A" w:rsidRDefault="0013779A" w:rsidP="00260B56">
            <w:pPr>
              <w:spacing w:after="0"/>
              <w:rPr>
                <w:rFonts w:eastAsia="Yu Mincho"/>
              </w:rPr>
            </w:pPr>
          </w:p>
          <w:p w14:paraId="44429F22" w14:textId="052C9A3B" w:rsidR="00A12D68" w:rsidRDefault="00A12D68" w:rsidP="00260B56">
            <w:pPr>
              <w:spacing w:after="0"/>
              <w:rPr>
                <w:rFonts w:eastAsia="Yu Mincho"/>
              </w:rPr>
            </w:pPr>
          </w:p>
          <w:p w14:paraId="1B257F3C" w14:textId="77777777" w:rsidR="00002A11" w:rsidRDefault="00002A11" w:rsidP="00260B56">
            <w:pPr>
              <w:spacing w:after="0"/>
              <w:rPr>
                <w:rFonts w:eastAsia="Yu Mincho"/>
              </w:rPr>
            </w:pPr>
          </w:p>
          <w:p w14:paraId="03C6A403" w14:textId="3672395F" w:rsidR="00A12D68" w:rsidRPr="00DF2A67" w:rsidRDefault="00DF2A67" w:rsidP="00260B56">
            <w:pPr>
              <w:spacing w:after="0"/>
              <w:rPr>
                <w:rFonts w:eastAsia="等线"/>
                <w:lang w:eastAsia="zh-CN"/>
              </w:rPr>
            </w:pPr>
            <w:r>
              <w:rPr>
                <w:rFonts w:eastAsia="等线" w:hint="eastAsia"/>
                <w:lang w:eastAsia="zh-CN"/>
              </w:rPr>
              <w:t>F</w:t>
            </w:r>
            <w:r>
              <w:rPr>
                <w:rFonts w:eastAsia="等线"/>
                <w:lang w:eastAsia="zh-CN"/>
              </w:rPr>
              <w:t xml:space="preserve">or </w:t>
            </w:r>
            <w:r>
              <w:rPr>
                <w:rFonts w:eastAsia="等线"/>
              </w:rPr>
              <w:t>NWDAF acting as VFL server:</w:t>
            </w:r>
          </w:p>
          <w:p w14:paraId="5A64B7B2" w14:textId="6C102CBC" w:rsidR="00A12D68" w:rsidRDefault="00002A11" w:rsidP="00260B56">
            <w:pPr>
              <w:spacing w:after="0"/>
              <w:rPr>
                <w:rFonts w:eastAsia="Yu Mincho"/>
              </w:rPr>
            </w:pPr>
            <w:r>
              <w:rPr>
                <w:rFonts w:eastAsia="等线"/>
              </w:rPr>
              <w:lastRenderedPageBreak/>
              <w:t>NF consumer obtains inference process from NWDAF</w:t>
            </w:r>
            <w:r w:rsidR="00B65F1E">
              <w:rPr>
                <w:rFonts w:eastAsia="等线"/>
              </w:rPr>
              <w:t xml:space="preserve">, including: subscription </w:t>
            </w:r>
            <w:r w:rsidR="0013779A">
              <w:rPr>
                <w:rFonts w:eastAsia="等线"/>
              </w:rPr>
              <w:t>/</w:t>
            </w:r>
            <w:r w:rsidR="00B65F1E">
              <w:rPr>
                <w:rFonts w:eastAsia="等线"/>
              </w:rPr>
              <w:t xml:space="preserve"> request for analytics, notification </w:t>
            </w:r>
            <w:r w:rsidR="0013779A">
              <w:rPr>
                <w:rFonts w:eastAsia="等线"/>
              </w:rPr>
              <w:t>/</w:t>
            </w:r>
            <w:r w:rsidR="00B65F1E">
              <w:rPr>
                <w:rFonts w:eastAsia="等线"/>
              </w:rPr>
              <w:t xml:space="preserve"> response for analytics.</w:t>
            </w:r>
          </w:p>
          <w:p w14:paraId="33D3806F" w14:textId="74584387" w:rsidR="00A12D68" w:rsidRPr="0013779A" w:rsidRDefault="0013779A" w:rsidP="00260B56">
            <w:pPr>
              <w:spacing w:after="0"/>
              <w:rPr>
                <w:rFonts w:eastAsia="等线"/>
                <w:lang w:eastAsia="zh-CN"/>
              </w:rPr>
            </w:pPr>
            <w:r>
              <w:rPr>
                <w:rFonts w:eastAsia="等线"/>
                <w:lang w:eastAsia="zh-CN"/>
              </w:rPr>
              <w:t xml:space="preserve">To achieve above, a new service may be </w:t>
            </w:r>
            <w:proofErr w:type="spellStart"/>
            <w:r>
              <w:rPr>
                <w:rFonts w:eastAsia="等线"/>
                <w:lang w:eastAsia="zh-CN"/>
              </w:rPr>
              <w:t>introduceded</w:t>
            </w:r>
            <w:proofErr w:type="spellEnd"/>
            <w:r>
              <w:rPr>
                <w:rFonts w:eastAsia="等线"/>
                <w:lang w:eastAsia="zh-CN"/>
              </w:rPr>
              <w:t xml:space="preserve"> or reusing existing service of NWDAF.</w:t>
            </w:r>
            <w:r w:rsidR="00076460">
              <w:rPr>
                <w:rFonts w:eastAsia="等线"/>
                <w:lang w:eastAsia="zh-CN"/>
              </w:rPr>
              <w:t xml:space="preserve"> </w:t>
            </w:r>
            <w:r w:rsidR="00076460" w:rsidRPr="00905012">
              <w:rPr>
                <w:rFonts w:eastAsia="等线"/>
                <w:highlight w:val="yellow"/>
                <w:lang w:val="fr-FR" w:eastAsia="zh-CN"/>
              </w:rPr>
              <w:t>(C</w:t>
            </w:r>
            <w:r w:rsidR="00076460" w:rsidRPr="006F64B9">
              <w:rPr>
                <w:rFonts w:eastAsia="等线"/>
                <w:highlight w:val="yellow"/>
                <w:lang w:val="fr-FR" w:eastAsia="zh-CN"/>
              </w:rPr>
              <w:t>T3</w:t>
            </w:r>
            <w:r w:rsidR="00076460" w:rsidRPr="005C37C7">
              <w:rPr>
                <w:rFonts w:eastAsia="等线"/>
                <w:highlight w:val="yellow"/>
                <w:lang w:val="fr-FR" w:eastAsia="zh-CN"/>
              </w:rPr>
              <w:t>)</w:t>
            </w:r>
          </w:p>
          <w:p w14:paraId="4D1CBA8B" w14:textId="77777777" w:rsidR="00A12D68" w:rsidRDefault="00A12D68" w:rsidP="00260B56">
            <w:pPr>
              <w:spacing w:after="0"/>
              <w:rPr>
                <w:rFonts w:eastAsia="等线"/>
                <w:lang w:eastAsia="zh-CN"/>
              </w:rPr>
            </w:pPr>
          </w:p>
          <w:p w14:paraId="20C4BBFE" w14:textId="5EC05F6E" w:rsidR="00D1294C" w:rsidRDefault="00D1294C" w:rsidP="00260B56">
            <w:pPr>
              <w:spacing w:after="0"/>
              <w:rPr>
                <w:rFonts w:eastAsia="等线"/>
                <w:lang w:eastAsia="zh-CN"/>
              </w:rPr>
            </w:pPr>
          </w:p>
          <w:p w14:paraId="6E78B51D" w14:textId="15C1E74B" w:rsidR="0013779A" w:rsidRDefault="0013779A" w:rsidP="00260B56">
            <w:pPr>
              <w:spacing w:after="0"/>
              <w:rPr>
                <w:rFonts w:eastAsia="等线"/>
                <w:lang w:eastAsia="zh-CN"/>
              </w:rPr>
            </w:pPr>
          </w:p>
          <w:p w14:paraId="6E352639" w14:textId="35CD81DD" w:rsidR="00DF2A67" w:rsidRPr="00DF2A67" w:rsidRDefault="00DF2A67" w:rsidP="00DF2A67">
            <w:pPr>
              <w:spacing w:after="0"/>
              <w:rPr>
                <w:rFonts w:eastAsia="等线"/>
                <w:lang w:eastAsia="zh-CN"/>
              </w:rPr>
            </w:pPr>
            <w:r>
              <w:rPr>
                <w:rFonts w:eastAsia="等线" w:hint="eastAsia"/>
                <w:lang w:eastAsia="zh-CN"/>
              </w:rPr>
              <w:t>F</w:t>
            </w:r>
            <w:r>
              <w:rPr>
                <w:rFonts w:eastAsia="等线"/>
                <w:lang w:eastAsia="zh-CN"/>
              </w:rPr>
              <w:t xml:space="preserve">or </w:t>
            </w:r>
            <w:r>
              <w:rPr>
                <w:rFonts w:eastAsia="等线"/>
              </w:rPr>
              <w:t>AF acting as a VFL server:</w:t>
            </w:r>
          </w:p>
          <w:p w14:paraId="278291DF" w14:textId="3FD14924" w:rsidR="00D1294C" w:rsidRPr="00DF2A67" w:rsidRDefault="00AD3D8F" w:rsidP="00260B56">
            <w:pPr>
              <w:spacing w:after="0"/>
              <w:rPr>
                <w:rFonts w:eastAsia="等线"/>
                <w:lang w:eastAsia="zh-CN"/>
              </w:rPr>
            </w:pPr>
            <w:r>
              <w:rPr>
                <w:rFonts w:eastAsia="等线"/>
              </w:rPr>
              <w:t xml:space="preserve">NF consumer (i.e. NWDAF containing </w:t>
            </w:r>
            <w:proofErr w:type="spellStart"/>
            <w:r>
              <w:rPr>
                <w:rFonts w:eastAsia="等线"/>
              </w:rPr>
              <w:t>AnLF</w:t>
            </w:r>
            <w:proofErr w:type="spellEnd"/>
            <w:r>
              <w:rPr>
                <w:rFonts w:eastAsia="等线"/>
              </w:rPr>
              <w:t>)</w:t>
            </w:r>
            <w:r w:rsidR="00B13287">
              <w:rPr>
                <w:rFonts w:eastAsia="等线"/>
              </w:rPr>
              <w:t xml:space="preserve"> obtains inference process from AF or via NEF</w:t>
            </w:r>
          </w:p>
          <w:p w14:paraId="3EFED42A" w14:textId="20EFB0EB" w:rsidR="0013779A" w:rsidRDefault="0013779A" w:rsidP="0013779A">
            <w:pPr>
              <w:spacing w:after="0"/>
              <w:rPr>
                <w:rFonts w:eastAsia="等线"/>
              </w:rPr>
            </w:pPr>
            <w:r>
              <w:rPr>
                <w:rFonts w:eastAsia="等线"/>
              </w:rPr>
              <w:t>- In case of trusted AF, AF is enhanced to expose inference process.</w:t>
            </w:r>
            <w:r w:rsidR="003C0B9C" w:rsidRPr="00905012">
              <w:rPr>
                <w:rFonts w:eastAsia="等线"/>
                <w:highlight w:val="yellow"/>
                <w:lang w:val="fr-FR" w:eastAsia="zh-CN"/>
              </w:rPr>
              <w:t xml:space="preserve"> (C</w:t>
            </w:r>
            <w:r w:rsidR="003C0B9C" w:rsidRPr="006F64B9">
              <w:rPr>
                <w:rFonts w:eastAsia="等线"/>
                <w:highlight w:val="yellow"/>
                <w:lang w:val="fr-FR" w:eastAsia="zh-CN"/>
              </w:rPr>
              <w:t>T3</w:t>
            </w:r>
            <w:r w:rsidR="003C0B9C" w:rsidRPr="005C37C7">
              <w:rPr>
                <w:rFonts w:eastAsia="等线"/>
                <w:highlight w:val="yellow"/>
                <w:lang w:val="fr-FR" w:eastAsia="zh-CN"/>
              </w:rPr>
              <w:t>)</w:t>
            </w:r>
          </w:p>
          <w:p w14:paraId="511E2DE4" w14:textId="3E9CCD04" w:rsidR="0013779A" w:rsidRPr="00FD1E62" w:rsidRDefault="0013779A" w:rsidP="0013779A">
            <w:pPr>
              <w:spacing w:after="0"/>
              <w:rPr>
                <w:rFonts w:eastAsia="等线"/>
                <w:lang w:eastAsia="zh-CN"/>
              </w:rPr>
            </w:pPr>
            <w:r>
              <w:rPr>
                <w:rFonts w:eastAsia="等线" w:hint="eastAsia"/>
                <w:lang w:eastAsia="zh-CN"/>
              </w:rPr>
              <w:t>-</w:t>
            </w:r>
            <w:r>
              <w:rPr>
                <w:rFonts w:eastAsia="等线"/>
                <w:lang w:eastAsia="zh-CN"/>
              </w:rPr>
              <w:t xml:space="preserve"> In case of untrusted AF, </w:t>
            </w:r>
            <w:r>
              <w:rPr>
                <w:rFonts w:eastAsia="等线"/>
              </w:rPr>
              <w:t>NEF is enhanced to expose inference process.</w:t>
            </w:r>
            <w:r w:rsidR="003C0B9C" w:rsidRPr="00905012">
              <w:rPr>
                <w:rFonts w:eastAsia="等线"/>
                <w:highlight w:val="yellow"/>
                <w:lang w:val="fr-FR" w:eastAsia="zh-CN"/>
              </w:rPr>
              <w:t xml:space="preserve"> (C</w:t>
            </w:r>
            <w:r w:rsidR="003C0B9C" w:rsidRPr="006F64B9">
              <w:rPr>
                <w:rFonts w:eastAsia="等线"/>
                <w:highlight w:val="yellow"/>
                <w:lang w:val="fr-FR" w:eastAsia="zh-CN"/>
              </w:rPr>
              <w:t>T3</w:t>
            </w:r>
            <w:r w:rsidR="003C0B9C" w:rsidRPr="005C37C7">
              <w:rPr>
                <w:rFonts w:eastAsia="等线"/>
                <w:highlight w:val="yellow"/>
                <w:lang w:val="fr-FR" w:eastAsia="zh-CN"/>
              </w:rPr>
              <w:t>)</w:t>
            </w:r>
          </w:p>
          <w:p w14:paraId="720F9097" w14:textId="77777777" w:rsidR="00D1294C" w:rsidRPr="0013779A" w:rsidRDefault="00D1294C" w:rsidP="00260B56">
            <w:pPr>
              <w:spacing w:after="0"/>
              <w:rPr>
                <w:rFonts w:eastAsia="等线"/>
                <w:lang w:eastAsia="zh-CN"/>
              </w:rPr>
            </w:pPr>
          </w:p>
          <w:p w14:paraId="334C2ADA" w14:textId="77777777" w:rsidR="00D1294C" w:rsidRPr="0013779A" w:rsidRDefault="00D1294C" w:rsidP="00260B56">
            <w:pPr>
              <w:spacing w:after="0"/>
              <w:rPr>
                <w:rFonts w:eastAsia="等线"/>
                <w:lang w:eastAsia="zh-CN"/>
              </w:rPr>
            </w:pPr>
          </w:p>
          <w:p w14:paraId="108C9F54" w14:textId="77777777" w:rsidR="003E1C65" w:rsidRDefault="003E1C65" w:rsidP="00260B56">
            <w:pPr>
              <w:spacing w:after="0"/>
              <w:rPr>
                <w:rFonts w:eastAsia="等线"/>
                <w:lang w:eastAsia="zh-CN"/>
              </w:rPr>
            </w:pPr>
          </w:p>
          <w:p w14:paraId="68F9E69E" w14:textId="77777777" w:rsidR="0013779A" w:rsidRDefault="0013779A" w:rsidP="00260B56">
            <w:pPr>
              <w:spacing w:after="0"/>
              <w:rPr>
                <w:rFonts w:eastAsia="等线"/>
                <w:lang w:eastAsia="zh-CN"/>
              </w:rPr>
            </w:pPr>
          </w:p>
          <w:p w14:paraId="600D3246" w14:textId="77777777" w:rsidR="003E1C65" w:rsidRDefault="003E1C65" w:rsidP="00260B56">
            <w:pPr>
              <w:spacing w:after="0"/>
              <w:rPr>
                <w:rFonts w:eastAsia="等线"/>
                <w:lang w:eastAsia="zh-CN"/>
              </w:rPr>
            </w:pPr>
          </w:p>
          <w:p w14:paraId="60ED09AD" w14:textId="44EEC7D9" w:rsidR="003E1C65" w:rsidRDefault="00C441BA" w:rsidP="00260B56">
            <w:pPr>
              <w:spacing w:after="0"/>
              <w:rPr>
                <w:rFonts w:eastAsia="等线"/>
              </w:rPr>
            </w:pPr>
            <w:r>
              <w:rPr>
                <w:rFonts w:eastAsia="等线"/>
              </w:rPr>
              <w:t xml:space="preserve">Clarification on </w:t>
            </w:r>
            <w:r w:rsidR="00D65E0A">
              <w:rPr>
                <w:rFonts w:eastAsia="等线"/>
              </w:rPr>
              <w:t>NWDAF acting as VFL server determines corresponding AF(s) and/or NWDAF(s) as VFL client(s) for the inference process based on the same identifier</w:t>
            </w:r>
            <w:r w:rsidR="009D70DA">
              <w:rPr>
                <w:rFonts w:eastAsia="等线"/>
              </w:rPr>
              <w:t xml:space="preserve"> </w:t>
            </w:r>
            <w:r w:rsidR="009D70DA" w:rsidRPr="00905012">
              <w:rPr>
                <w:rFonts w:eastAsia="等线"/>
                <w:highlight w:val="yellow"/>
                <w:lang w:val="fr-FR" w:eastAsia="zh-CN"/>
              </w:rPr>
              <w:t>(C</w:t>
            </w:r>
            <w:r w:rsidR="009D70DA" w:rsidRPr="006F64B9">
              <w:rPr>
                <w:rFonts w:eastAsia="等线"/>
                <w:highlight w:val="yellow"/>
                <w:lang w:val="fr-FR" w:eastAsia="zh-CN"/>
              </w:rPr>
              <w:t>T3</w:t>
            </w:r>
            <w:r w:rsidR="009D70DA" w:rsidRPr="005C37C7">
              <w:rPr>
                <w:rFonts w:eastAsia="等线"/>
                <w:highlight w:val="yellow"/>
                <w:lang w:val="fr-FR" w:eastAsia="zh-CN"/>
              </w:rPr>
              <w:t>)</w:t>
            </w:r>
          </w:p>
          <w:p w14:paraId="0CD1F48D" w14:textId="45D8D620" w:rsidR="00EA4A1A" w:rsidRPr="00501572" w:rsidRDefault="00EA4A1A" w:rsidP="00260B56">
            <w:pPr>
              <w:spacing w:after="0"/>
              <w:rPr>
                <w:rFonts w:eastAsia="等线"/>
                <w:lang w:eastAsia="zh-CN"/>
              </w:rPr>
            </w:pPr>
          </w:p>
          <w:p w14:paraId="180BFD8B" w14:textId="77777777" w:rsidR="00EA4A1A" w:rsidRDefault="00EA4A1A" w:rsidP="00260B56">
            <w:pPr>
              <w:spacing w:after="0"/>
              <w:rPr>
                <w:rFonts w:eastAsia="Yu Mincho"/>
              </w:rPr>
            </w:pPr>
          </w:p>
          <w:p w14:paraId="6F2C8BA9" w14:textId="78C4B300" w:rsidR="00EA4A1A" w:rsidRDefault="00EA4A1A" w:rsidP="00260B56">
            <w:pPr>
              <w:spacing w:after="0"/>
              <w:rPr>
                <w:rFonts w:eastAsia="Yu Mincho"/>
              </w:rPr>
            </w:pPr>
          </w:p>
          <w:p w14:paraId="2D140A5A" w14:textId="74DDE234" w:rsidR="009A5A2B" w:rsidRDefault="009A5A2B" w:rsidP="00260B56">
            <w:pPr>
              <w:spacing w:after="0"/>
              <w:rPr>
                <w:rFonts w:eastAsia="Yu Mincho"/>
              </w:rPr>
            </w:pPr>
          </w:p>
          <w:p w14:paraId="7F3BD7FA" w14:textId="77777777" w:rsidR="009A5A2B" w:rsidRDefault="009A5A2B" w:rsidP="00260B56">
            <w:pPr>
              <w:spacing w:after="0"/>
              <w:rPr>
                <w:rFonts w:eastAsia="Yu Mincho"/>
              </w:rPr>
            </w:pPr>
          </w:p>
          <w:p w14:paraId="284637DC" w14:textId="2C776C87" w:rsidR="00EA4A1A" w:rsidRDefault="00501572" w:rsidP="00260B56">
            <w:pPr>
              <w:spacing w:after="0"/>
              <w:rPr>
                <w:rFonts w:eastAsia="等线"/>
              </w:rPr>
            </w:pPr>
            <w:r>
              <w:rPr>
                <w:rFonts w:eastAsia="等线"/>
                <w:lang w:eastAsia="zh-CN"/>
              </w:rPr>
              <w:t xml:space="preserve">Clarification on </w:t>
            </w:r>
            <w:r>
              <w:rPr>
                <w:rFonts w:eastAsia="等线"/>
              </w:rPr>
              <w:t>VFL inference process</w:t>
            </w:r>
            <w:r w:rsidR="00A50A0D">
              <w:rPr>
                <w:rFonts w:eastAsia="等线"/>
              </w:rPr>
              <w:t xml:space="preserve"> for VFL Server</w:t>
            </w:r>
            <w:r w:rsidR="00A302C0">
              <w:rPr>
                <w:rFonts w:eastAsia="等线"/>
              </w:rPr>
              <w:t>. Hence NWDAF and AF are required to be enhanced.</w:t>
            </w:r>
            <w:r w:rsidR="000D0CDD" w:rsidRPr="00905012">
              <w:rPr>
                <w:rFonts w:eastAsia="等线"/>
                <w:highlight w:val="yellow"/>
                <w:lang w:val="fr-FR" w:eastAsia="zh-CN"/>
              </w:rPr>
              <w:t xml:space="preserve"> (C</w:t>
            </w:r>
            <w:r w:rsidR="000D0CDD" w:rsidRPr="006F64B9">
              <w:rPr>
                <w:rFonts w:eastAsia="等线"/>
                <w:highlight w:val="yellow"/>
                <w:lang w:val="fr-FR" w:eastAsia="zh-CN"/>
              </w:rPr>
              <w:t>T3</w:t>
            </w:r>
            <w:r w:rsidR="000D0CDD" w:rsidRPr="005C37C7">
              <w:rPr>
                <w:rFonts w:eastAsia="等线"/>
                <w:highlight w:val="yellow"/>
                <w:lang w:val="fr-FR" w:eastAsia="zh-CN"/>
              </w:rPr>
              <w:t>)</w:t>
            </w:r>
          </w:p>
          <w:p w14:paraId="46BF2471" w14:textId="079DD925" w:rsidR="009A5A2B" w:rsidRPr="00A302C0" w:rsidRDefault="00A302C0" w:rsidP="00260B56">
            <w:pPr>
              <w:spacing w:after="0"/>
              <w:rPr>
                <w:rFonts w:eastAsia="等线"/>
                <w:lang w:eastAsia="zh-CN"/>
              </w:rPr>
            </w:pPr>
            <w:r>
              <w:rPr>
                <w:rFonts w:eastAsia="等线"/>
                <w:lang w:eastAsia="zh-CN"/>
              </w:rPr>
              <w:t xml:space="preserve">The </w:t>
            </w:r>
            <w:r>
              <w:rPr>
                <w:rFonts w:eastAsia="等线" w:hint="eastAsia"/>
                <w:lang w:eastAsia="zh-CN"/>
              </w:rPr>
              <w:t>N</w:t>
            </w:r>
            <w:r>
              <w:rPr>
                <w:rFonts w:eastAsia="等线"/>
                <w:lang w:eastAsia="zh-CN"/>
              </w:rPr>
              <w:t xml:space="preserve">EF may be enhanced to expose the </w:t>
            </w:r>
            <w:r>
              <w:rPr>
                <w:rFonts w:eastAsia="等线"/>
              </w:rPr>
              <w:t>set of requirements for VFL inference process</w:t>
            </w:r>
            <w:r w:rsidR="006F5999">
              <w:rPr>
                <w:rFonts w:eastAsia="等线"/>
              </w:rPr>
              <w:t xml:space="preserve">. </w:t>
            </w:r>
            <w:r w:rsidR="008A3D62" w:rsidRPr="00905012">
              <w:rPr>
                <w:rFonts w:eastAsia="等线"/>
                <w:highlight w:val="yellow"/>
                <w:lang w:val="fr-FR" w:eastAsia="zh-CN"/>
              </w:rPr>
              <w:t>(C</w:t>
            </w:r>
            <w:r w:rsidR="008A3D62" w:rsidRPr="006F64B9">
              <w:rPr>
                <w:rFonts w:eastAsia="等线"/>
                <w:highlight w:val="yellow"/>
                <w:lang w:val="fr-FR" w:eastAsia="zh-CN"/>
              </w:rPr>
              <w:t>T3</w:t>
            </w:r>
            <w:r w:rsidR="008A3D62" w:rsidRPr="005C37C7">
              <w:rPr>
                <w:rFonts w:eastAsia="等线"/>
                <w:highlight w:val="yellow"/>
                <w:lang w:val="fr-FR" w:eastAsia="zh-CN"/>
              </w:rPr>
              <w:t>)</w:t>
            </w:r>
          </w:p>
          <w:p w14:paraId="67E496A7" w14:textId="41CA1792" w:rsidR="009A5A2B" w:rsidRDefault="009A5A2B" w:rsidP="00260B56">
            <w:pPr>
              <w:spacing w:after="0"/>
              <w:rPr>
                <w:rFonts w:eastAsia="Yu Mincho"/>
              </w:rPr>
            </w:pPr>
          </w:p>
          <w:p w14:paraId="00F7125C" w14:textId="77777777" w:rsidR="00FE57E9" w:rsidRDefault="00FE57E9" w:rsidP="00260B56">
            <w:pPr>
              <w:spacing w:after="0"/>
              <w:rPr>
                <w:rFonts w:eastAsia="Yu Mincho"/>
              </w:rPr>
            </w:pPr>
          </w:p>
          <w:p w14:paraId="3778F52C" w14:textId="77777777" w:rsidR="009A5A2B" w:rsidRDefault="009A5A2B" w:rsidP="00260B56">
            <w:pPr>
              <w:spacing w:after="0"/>
              <w:rPr>
                <w:rFonts w:eastAsia="Yu Mincho"/>
              </w:rPr>
            </w:pPr>
          </w:p>
          <w:p w14:paraId="59A51282" w14:textId="06E5258C" w:rsidR="009A5A2B" w:rsidRDefault="003751D1" w:rsidP="00260B56">
            <w:pPr>
              <w:spacing w:after="0"/>
              <w:rPr>
                <w:rFonts w:eastAsia="等线"/>
                <w:lang w:eastAsia="zh-CN"/>
              </w:rPr>
            </w:pPr>
            <w:r>
              <w:rPr>
                <w:rFonts w:eastAsia="等线" w:hint="eastAsia"/>
                <w:lang w:eastAsia="zh-CN"/>
              </w:rPr>
              <w:t>C</w:t>
            </w:r>
            <w:r>
              <w:rPr>
                <w:rFonts w:eastAsia="等线"/>
                <w:lang w:eastAsia="zh-CN"/>
              </w:rPr>
              <w:t xml:space="preserve">larification on </w:t>
            </w:r>
            <w:r>
              <w:rPr>
                <w:rFonts w:eastAsia="等线"/>
              </w:rPr>
              <w:t>inference data can be used for model retraining</w:t>
            </w:r>
            <w:r w:rsidR="00BE7B36">
              <w:rPr>
                <w:rFonts w:eastAsia="等线"/>
              </w:rPr>
              <w:t>, and w</w:t>
            </w:r>
            <w:r w:rsidR="00A302C0">
              <w:rPr>
                <w:rFonts w:eastAsia="等线"/>
                <w:lang w:eastAsia="zh-CN"/>
              </w:rPr>
              <w:t xml:space="preserve">hich </w:t>
            </w:r>
            <w:r w:rsidR="00E33F1E">
              <w:rPr>
                <w:rFonts w:eastAsia="等线"/>
                <w:lang w:eastAsia="zh-CN"/>
              </w:rPr>
              <w:t>entity</w:t>
            </w:r>
            <w:r w:rsidR="00BE7B36">
              <w:rPr>
                <w:rFonts w:eastAsia="等线"/>
                <w:lang w:eastAsia="zh-CN"/>
              </w:rPr>
              <w:t xml:space="preserve"> (AF/NWDAF)</w:t>
            </w:r>
            <w:r w:rsidR="00A302C0">
              <w:rPr>
                <w:rFonts w:eastAsia="等线"/>
                <w:lang w:eastAsia="zh-CN"/>
              </w:rPr>
              <w:t xml:space="preserve"> performs V</w:t>
            </w:r>
            <w:r w:rsidR="00A302C0">
              <w:rPr>
                <w:rFonts w:eastAsia="等线"/>
              </w:rPr>
              <w:t xml:space="preserve">FL model performance monitoring is </w:t>
            </w:r>
            <w:r w:rsidR="00862483">
              <w:rPr>
                <w:rFonts w:eastAsia="等线"/>
              </w:rPr>
              <w:t xml:space="preserve">TBD depending on stage-2 progress </w:t>
            </w:r>
            <w:r w:rsidR="006C6395" w:rsidRPr="00905012">
              <w:rPr>
                <w:rFonts w:eastAsia="等线"/>
                <w:highlight w:val="yellow"/>
                <w:lang w:val="fr-FR" w:eastAsia="zh-CN"/>
              </w:rPr>
              <w:t>(C</w:t>
            </w:r>
            <w:r w:rsidR="006C6395" w:rsidRPr="006F64B9">
              <w:rPr>
                <w:rFonts w:eastAsia="等线"/>
                <w:highlight w:val="yellow"/>
                <w:lang w:val="fr-FR" w:eastAsia="zh-CN"/>
              </w:rPr>
              <w:t>T3</w:t>
            </w:r>
            <w:r w:rsidR="006C6395" w:rsidRPr="005C37C7">
              <w:rPr>
                <w:rFonts w:eastAsia="等线"/>
                <w:highlight w:val="yellow"/>
                <w:lang w:val="fr-FR" w:eastAsia="zh-CN"/>
              </w:rPr>
              <w:t>)</w:t>
            </w:r>
          </w:p>
          <w:p w14:paraId="739606B9" w14:textId="77777777" w:rsidR="0066005B" w:rsidRPr="00A302C0" w:rsidRDefault="0066005B" w:rsidP="00260B56">
            <w:pPr>
              <w:spacing w:after="0"/>
              <w:rPr>
                <w:rFonts w:eastAsia="等线"/>
                <w:lang w:eastAsia="zh-CN"/>
              </w:rPr>
            </w:pPr>
          </w:p>
          <w:p w14:paraId="7D8027F6" w14:textId="77777777" w:rsidR="0066005B" w:rsidRDefault="0066005B" w:rsidP="00260B56">
            <w:pPr>
              <w:spacing w:after="0"/>
              <w:rPr>
                <w:rFonts w:eastAsia="等线"/>
                <w:lang w:eastAsia="zh-CN"/>
              </w:rPr>
            </w:pPr>
          </w:p>
          <w:p w14:paraId="3DDAD27B" w14:textId="77777777" w:rsidR="0066005B" w:rsidRPr="00BE7B36" w:rsidRDefault="0066005B" w:rsidP="00260B56">
            <w:pPr>
              <w:spacing w:after="0"/>
              <w:rPr>
                <w:rFonts w:eastAsia="等线"/>
                <w:lang w:eastAsia="zh-CN"/>
              </w:rPr>
            </w:pPr>
          </w:p>
          <w:p w14:paraId="675FE0D5" w14:textId="7802411F" w:rsidR="00176637" w:rsidRDefault="00176637" w:rsidP="00260B56">
            <w:pPr>
              <w:spacing w:after="0"/>
              <w:rPr>
                <w:rFonts w:eastAsia="等线"/>
                <w:lang w:eastAsia="zh-CN"/>
              </w:rPr>
            </w:pPr>
          </w:p>
          <w:p w14:paraId="32CD608D" w14:textId="77777777" w:rsidR="00176637" w:rsidRDefault="00176637" w:rsidP="00260B56">
            <w:pPr>
              <w:spacing w:after="0"/>
              <w:rPr>
                <w:rFonts w:eastAsia="等线"/>
                <w:lang w:eastAsia="zh-CN"/>
              </w:rPr>
            </w:pPr>
          </w:p>
          <w:p w14:paraId="22965FD6" w14:textId="77777777" w:rsidR="00176637" w:rsidRDefault="00176637" w:rsidP="00260B56">
            <w:pPr>
              <w:spacing w:after="0"/>
              <w:rPr>
                <w:rFonts w:eastAsia="等线"/>
                <w:lang w:eastAsia="zh-CN"/>
              </w:rPr>
            </w:pPr>
          </w:p>
          <w:p w14:paraId="176CEEE7" w14:textId="77777777" w:rsidR="00176637" w:rsidRDefault="00176637" w:rsidP="00260B56">
            <w:pPr>
              <w:spacing w:after="0"/>
              <w:rPr>
                <w:rFonts w:eastAsia="等线"/>
                <w:lang w:eastAsia="zh-CN"/>
              </w:rPr>
            </w:pPr>
          </w:p>
          <w:p w14:paraId="5813BE1C" w14:textId="77777777" w:rsidR="00176637" w:rsidRDefault="00176637" w:rsidP="00260B56">
            <w:pPr>
              <w:spacing w:after="0"/>
              <w:rPr>
                <w:rFonts w:eastAsia="等线"/>
                <w:lang w:eastAsia="zh-CN"/>
              </w:rPr>
            </w:pPr>
          </w:p>
          <w:p w14:paraId="73AD5BB1" w14:textId="77777777" w:rsidR="00E2772E" w:rsidRDefault="00E2772E" w:rsidP="00260B56">
            <w:pPr>
              <w:spacing w:after="0"/>
              <w:rPr>
                <w:rFonts w:eastAsia="等线"/>
                <w:lang w:eastAsia="zh-CN"/>
              </w:rPr>
            </w:pPr>
          </w:p>
          <w:p w14:paraId="091E9976" w14:textId="77777777" w:rsidR="00E2772E" w:rsidRDefault="00E2772E" w:rsidP="00260B56">
            <w:pPr>
              <w:spacing w:after="0"/>
              <w:rPr>
                <w:rFonts w:eastAsia="等线"/>
                <w:lang w:eastAsia="zh-CN"/>
              </w:rPr>
            </w:pPr>
          </w:p>
          <w:p w14:paraId="5EA21D07" w14:textId="77777777" w:rsidR="00E2772E" w:rsidRDefault="00E2772E" w:rsidP="00260B56">
            <w:pPr>
              <w:spacing w:after="0"/>
              <w:rPr>
                <w:rFonts w:eastAsia="等线"/>
                <w:lang w:eastAsia="zh-CN"/>
              </w:rPr>
            </w:pPr>
          </w:p>
          <w:p w14:paraId="20C9BF95" w14:textId="77777777" w:rsidR="00E2772E" w:rsidRDefault="00E2772E" w:rsidP="00260B56">
            <w:pPr>
              <w:spacing w:after="0"/>
              <w:rPr>
                <w:rFonts w:eastAsia="等线"/>
                <w:lang w:eastAsia="zh-CN"/>
              </w:rPr>
            </w:pPr>
          </w:p>
          <w:p w14:paraId="51E022ED" w14:textId="77777777" w:rsidR="00D17A89" w:rsidRDefault="00D17A89" w:rsidP="00260B56">
            <w:pPr>
              <w:spacing w:after="0"/>
              <w:rPr>
                <w:rFonts w:eastAsia="Yu Mincho"/>
              </w:rPr>
            </w:pPr>
          </w:p>
          <w:p w14:paraId="4D095CCD" w14:textId="77777777" w:rsidR="00D17A89" w:rsidRDefault="00D17A89" w:rsidP="00260B56">
            <w:pPr>
              <w:spacing w:after="0"/>
              <w:rPr>
                <w:rFonts w:eastAsia="Yu Mincho"/>
              </w:rPr>
            </w:pPr>
          </w:p>
          <w:p w14:paraId="7E02F085" w14:textId="77777777" w:rsidR="00D17A89" w:rsidRDefault="00D17A89" w:rsidP="00260B56">
            <w:pPr>
              <w:spacing w:after="0"/>
              <w:rPr>
                <w:rFonts w:eastAsia="Yu Mincho"/>
              </w:rPr>
            </w:pPr>
          </w:p>
          <w:p w14:paraId="5FC513F0" w14:textId="16E8BE4E" w:rsidR="00D17A89" w:rsidRPr="00D17A89" w:rsidRDefault="00D17A89" w:rsidP="00260B56">
            <w:pPr>
              <w:spacing w:after="0"/>
              <w:rPr>
                <w:rFonts w:eastAsia="等线"/>
                <w:lang w:eastAsia="zh-CN"/>
              </w:rPr>
            </w:pPr>
          </w:p>
        </w:tc>
        <w:tc>
          <w:tcPr>
            <w:tcW w:w="1394" w:type="dxa"/>
            <w:shd w:val="clear" w:color="auto" w:fill="auto"/>
          </w:tcPr>
          <w:p w14:paraId="73057DC8" w14:textId="77777777" w:rsidR="00E96B9B" w:rsidRDefault="00E96B9B" w:rsidP="00260B56">
            <w:pPr>
              <w:spacing w:after="0"/>
              <w:rPr>
                <w:lang w:val="fr-FR" w:eastAsia="zh-CN"/>
              </w:rPr>
            </w:pPr>
          </w:p>
          <w:p w14:paraId="725A756C" w14:textId="77777777" w:rsidR="006C217A" w:rsidRDefault="006C217A" w:rsidP="00260B56">
            <w:pPr>
              <w:spacing w:after="0"/>
              <w:rPr>
                <w:lang w:val="fr-FR" w:eastAsia="zh-CN"/>
              </w:rPr>
            </w:pPr>
          </w:p>
          <w:p w14:paraId="267D25FC" w14:textId="4B3C2B28" w:rsidR="006C217A" w:rsidRPr="00AE5E25" w:rsidRDefault="006C217A" w:rsidP="00260B56">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5E50805C" w14:textId="1E42C238" w:rsidR="006C217A" w:rsidRPr="00AE5E25" w:rsidRDefault="00B336DE" w:rsidP="00260B56">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02219EB6" w14:textId="11624FCA" w:rsidR="00B336DE" w:rsidRPr="00AE5E25" w:rsidRDefault="00B336DE" w:rsidP="00260B56">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3570CB94" w14:textId="7DCD4351" w:rsidR="006C217A" w:rsidRPr="00AE5E25" w:rsidRDefault="00010D0D" w:rsidP="00260B56">
            <w:pPr>
              <w:spacing w:after="0"/>
              <w:rPr>
                <w:highlight w:val="yellow"/>
                <w:lang w:val="fr-FR" w:eastAsia="zh-CN"/>
              </w:rPr>
            </w:pPr>
            <w:r w:rsidRPr="00AE5E25">
              <w:rPr>
                <w:rFonts w:hint="eastAsia"/>
                <w:highlight w:val="yellow"/>
                <w:lang w:eastAsia="zh-CN"/>
              </w:rPr>
              <w:t>T</w:t>
            </w:r>
            <w:r w:rsidRPr="00AE5E25">
              <w:rPr>
                <w:highlight w:val="yellow"/>
                <w:lang w:eastAsia="zh-CN"/>
              </w:rPr>
              <w:t>S 29.5</w:t>
            </w:r>
            <w:r w:rsidR="00EA1393" w:rsidRPr="00AE5E25">
              <w:rPr>
                <w:highlight w:val="yellow"/>
                <w:lang w:eastAsia="zh-CN"/>
              </w:rPr>
              <w:t>2</w:t>
            </w:r>
            <w:r w:rsidRPr="00AE5E25">
              <w:rPr>
                <w:highlight w:val="yellow"/>
                <w:lang w:eastAsia="zh-CN"/>
              </w:rPr>
              <w:t>0</w:t>
            </w:r>
          </w:p>
          <w:p w14:paraId="56FA80A6" w14:textId="2B93429F" w:rsidR="00B336DE" w:rsidRDefault="00111CE5" w:rsidP="00260B56">
            <w:pPr>
              <w:spacing w:after="0"/>
              <w:rPr>
                <w:lang w:val="fr-FR" w:eastAsia="zh-CN"/>
              </w:rPr>
            </w:pPr>
            <w:r w:rsidRPr="00AE5E25">
              <w:rPr>
                <w:highlight w:val="yellow"/>
                <w:lang w:eastAsia="zh-CN"/>
              </w:rPr>
              <w:t>TS 29.552</w:t>
            </w:r>
          </w:p>
          <w:p w14:paraId="4D2F8800" w14:textId="77777777" w:rsidR="00B336DE" w:rsidRDefault="00B336DE" w:rsidP="00260B56">
            <w:pPr>
              <w:spacing w:after="0"/>
              <w:rPr>
                <w:lang w:val="fr-FR" w:eastAsia="zh-CN"/>
              </w:rPr>
            </w:pPr>
          </w:p>
          <w:p w14:paraId="013D817B" w14:textId="77777777" w:rsidR="00B336DE" w:rsidRDefault="00B336DE" w:rsidP="00260B56">
            <w:pPr>
              <w:spacing w:after="0"/>
              <w:rPr>
                <w:lang w:val="fr-FR" w:eastAsia="zh-CN"/>
              </w:rPr>
            </w:pPr>
          </w:p>
          <w:p w14:paraId="3291551D" w14:textId="77777777" w:rsidR="00B336DE" w:rsidRDefault="00B336DE" w:rsidP="00260B56">
            <w:pPr>
              <w:spacing w:after="0"/>
              <w:rPr>
                <w:lang w:val="fr-FR" w:eastAsia="zh-CN"/>
              </w:rPr>
            </w:pPr>
          </w:p>
          <w:p w14:paraId="699BC05C" w14:textId="77777777" w:rsidR="00B336DE" w:rsidRDefault="00B336DE" w:rsidP="00260B56">
            <w:pPr>
              <w:spacing w:after="0"/>
              <w:rPr>
                <w:lang w:val="fr-FR" w:eastAsia="zh-CN"/>
              </w:rPr>
            </w:pPr>
          </w:p>
          <w:p w14:paraId="1120B5FB" w14:textId="77777777" w:rsidR="00B336DE" w:rsidRDefault="00B336DE" w:rsidP="00260B56">
            <w:pPr>
              <w:spacing w:after="0"/>
              <w:rPr>
                <w:lang w:val="fr-FR" w:eastAsia="zh-CN"/>
              </w:rPr>
            </w:pPr>
          </w:p>
          <w:p w14:paraId="1831CB58" w14:textId="77777777" w:rsidR="00B336DE" w:rsidRDefault="00B336DE" w:rsidP="00260B56">
            <w:pPr>
              <w:spacing w:after="0"/>
              <w:rPr>
                <w:lang w:val="fr-FR" w:eastAsia="zh-CN"/>
              </w:rPr>
            </w:pPr>
          </w:p>
          <w:p w14:paraId="3F75D4EB" w14:textId="77777777" w:rsidR="00B336DE" w:rsidRDefault="00B336DE" w:rsidP="00260B56">
            <w:pPr>
              <w:spacing w:after="0"/>
              <w:rPr>
                <w:lang w:val="fr-FR" w:eastAsia="zh-CN"/>
              </w:rPr>
            </w:pPr>
          </w:p>
          <w:p w14:paraId="4F644520" w14:textId="77777777" w:rsidR="00AE5E25" w:rsidRPr="00AE5E25" w:rsidRDefault="00AE5E25" w:rsidP="00AE5E25">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54BCB830" w14:textId="77777777" w:rsidR="00AE5E25" w:rsidRPr="00AE5E25" w:rsidRDefault="00AE5E25" w:rsidP="00AE5E25">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66F2E1ED" w14:textId="77777777" w:rsidR="00AE5E25" w:rsidRPr="00AE5E25" w:rsidRDefault="00AE5E25" w:rsidP="00AE5E25">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0ED22ECC" w14:textId="77777777" w:rsidR="00AE5E25" w:rsidRPr="00AE5E25" w:rsidRDefault="00AE5E25" w:rsidP="00AE5E25">
            <w:pPr>
              <w:spacing w:after="0"/>
              <w:rPr>
                <w:highlight w:val="yellow"/>
                <w:lang w:val="fr-FR" w:eastAsia="zh-CN"/>
              </w:rPr>
            </w:pPr>
            <w:r w:rsidRPr="00AE5E25">
              <w:rPr>
                <w:rFonts w:hint="eastAsia"/>
                <w:highlight w:val="yellow"/>
                <w:lang w:eastAsia="zh-CN"/>
              </w:rPr>
              <w:t>T</w:t>
            </w:r>
            <w:r w:rsidRPr="00AE5E25">
              <w:rPr>
                <w:highlight w:val="yellow"/>
                <w:lang w:eastAsia="zh-CN"/>
              </w:rPr>
              <w:t>S 29.520</w:t>
            </w:r>
          </w:p>
          <w:p w14:paraId="3059F897" w14:textId="77777777" w:rsidR="00AE5E25" w:rsidRDefault="00AE5E25" w:rsidP="00AE5E25">
            <w:pPr>
              <w:spacing w:after="0"/>
              <w:rPr>
                <w:lang w:val="fr-FR" w:eastAsia="zh-CN"/>
              </w:rPr>
            </w:pPr>
            <w:r w:rsidRPr="00AE5E25">
              <w:rPr>
                <w:highlight w:val="yellow"/>
                <w:lang w:eastAsia="zh-CN"/>
              </w:rPr>
              <w:t>TS 29.552</w:t>
            </w:r>
          </w:p>
          <w:p w14:paraId="5F86BEE2" w14:textId="2BF088B6" w:rsidR="00010D0D" w:rsidRPr="00AE5E25" w:rsidRDefault="00010D0D" w:rsidP="00260B56">
            <w:pPr>
              <w:spacing w:after="0"/>
              <w:rPr>
                <w:lang w:val="fr-FR" w:eastAsia="zh-CN"/>
              </w:rPr>
            </w:pPr>
          </w:p>
          <w:p w14:paraId="45B97260" w14:textId="7665B8EB" w:rsidR="00FD1E62" w:rsidRDefault="00FD1E62" w:rsidP="00260B56">
            <w:pPr>
              <w:spacing w:after="0"/>
              <w:rPr>
                <w:lang w:val="fr-FR" w:eastAsia="zh-CN"/>
              </w:rPr>
            </w:pPr>
          </w:p>
          <w:p w14:paraId="2EB07652" w14:textId="42B7E3A8" w:rsidR="00FD1E62" w:rsidRDefault="00FD1E62" w:rsidP="00260B56">
            <w:pPr>
              <w:spacing w:after="0"/>
              <w:rPr>
                <w:lang w:val="fr-FR" w:eastAsia="zh-CN"/>
              </w:rPr>
            </w:pPr>
          </w:p>
          <w:p w14:paraId="23A582E4" w14:textId="70B595A6" w:rsidR="00FD1E62" w:rsidRPr="001C0348" w:rsidRDefault="001C0348" w:rsidP="00260B56">
            <w:pPr>
              <w:spacing w:after="0"/>
              <w:rPr>
                <w:highlight w:val="yellow"/>
                <w:lang w:val="fr-FR" w:eastAsia="zh-CN"/>
              </w:rPr>
            </w:pPr>
            <w:r w:rsidRPr="001C0348">
              <w:rPr>
                <w:rFonts w:hint="eastAsia"/>
                <w:highlight w:val="yellow"/>
                <w:lang w:val="fr-FR" w:eastAsia="zh-CN"/>
              </w:rPr>
              <w:t>C</w:t>
            </w:r>
            <w:r w:rsidRPr="001C0348">
              <w:rPr>
                <w:highlight w:val="yellow"/>
                <w:lang w:val="fr-FR" w:eastAsia="zh-CN"/>
              </w:rPr>
              <w:t>T3/</w:t>
            </w:r>
          </w:p>
          <w:p w14:paraId="3F1FADBF" w14:textId="77777777" w:rsidR="001C0348" w:rsidRPr="001C0348" w:rsidRDefault="001C0348" w:rsidP="001C0348">
            <w:pPr>
              <w:spacing w:after="0"/>
              <w:rPr>
                <w:highlight w:val="yellow"/>
                <w:lang w:val="fr-FR" w:eastAsia="zh-CN"/>
              </w:rPr>
            </w:pPr>
            <w:r w:rsidRPr="001C0348">
              <w:rPr>
                <w:rFonts w:hint="eastAsia"/>
                <w:highlight w:val="yellow"/>
                <w:lang w:eastAsia="zh-CN"/>
              </w:rPr>
              <w:t>T</w:t>
            </w:r>
            <w:r w:rsidRPr="001C0348">
              <w:rPr>
                <w:highlight w:val="yellow"/>
                <w:lang w:eastAsia="zh-CN"/>
              </w:rPr>
              <w:t>S 29.520</w:t>
            </w:r>
          </w:p>
          <w:p w14:paraId="3D59457D" w14:textId="77777777" w:rsidR="001C0348" w:rsidRDefault="001C0348" w:rsidP="001C0348">
            <w:pPr>
              <w:spacing w:after="0"/>
              <w:rPr>
                <w:lang w:val="fr-FR" w:eastAsia="zh-CN"/>
              </w:rPr>
            </w:pPr>
            <w:r w:rsidRPr="00AE5E25">
              <w:rPr>
                <w:highlight w:val="yellow"/>
                <w:lang w:eastAsia="zh-CN"/>
              </w:rPr>
              <w:t>TS 29.552</w:t>
            </w:r>
          </w:p>
          <w:p w14:paraId="1F8D287B" w14:textId="0556C330" w:rsidR="00FD1E62" w:rsidRDefault="00FD1E62" w:rsidP="00260B56">
            <w:pPr>
              <w:spacing w:after="0"/>
              <w:rPr>
                <w:lang w:val="fr-FR" w:eastAsia="zh-CN"/>
              </w:rPr>
            </w:pPr>
          </w:p>
          <w:p w14:paraId="6C8ACD5E" w14:textId="23F5938C" w:rsidR="00FD1E62" w:rsidRDefault="00FD1E62" w:rsidP="00260B56">
            <w:pPr>
              <w:spacing w:after="0"/>
              <w:rPr>
                <w:lang w:val="fr-FR" w:eastAsia="zh-CN"/>
              </w:rPr>
            </w:pPr>
          </w:p>
          <w:p w14:paraId="681D4D9A" w14:textId="7566C589" w:rsidR="00FD1E62" w:rsidRDefault="00FD1E62" w:rsidP="00260B56">
            <w:pPr>
              <w:spacing w:after="0"/>
              <w:rPr>
                <w:lang w:val="fr-FR" w:eastAsia="zh-CN"/>
              </w:rPr>
            </w:pPr>
          </w:p>
          <w:p w14:paraId="02B51A2D" w14:textId="78B9D822" w:rsidR="001C7554" w:rsidRDefault="001C7554" w:rsidP="00260B56">
            <w:pPr>
              <w:spacing w:after="0"/>
              <w:rPr>
                <w:lang w:val="fr-FR" w:eastAsia="zh-CN"/>
              </w:rPr>
            </w:pPr>
          </w:p>
          <w:p w14:paraId="30E33B3C" w14:textId="77777777" w:rsidR="001C7554" w:rsidRPr="00AE5E25" w:rsidRDefault="001C7554" w:rsidP="001C7554">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18644CDC" w14:textId="77777777" w:rsidR="001C7554" w:rsidRPr="00AE5E25" w:rsidRDefault="001C7554" w:rsidP="001C7554">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5AE54227" w14:textId="77777777" w:rsidR="001C7554" w:rsidRPr="00AE5E25" w:rsidRDefault="001C7554" w:rsidP="001C7554">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2827AEC8" w14:textId="77777777" w:rsidR="001C7554" w:rsidRPr="00AE5E25" w:rsidRDefault="001C7554" w:rsidP="001C7554">
            <w:pPr>
              <w:spacing w:after="0"/>
              <w:rPr>
                <w:highlight w:val="yellow"/>
                <w:lang w:val="fr-FR" w:eastAsia="zh-CN"/>
              </w:rPr>
            </w:pPr>
            <w:r w:rsidRPr="00AE5E25">
              <w:rPr>
                <w:rFonts w:hint="eastAsia"/>
                <w:highlight w:val="yellow"/>
                <w:lang w:eastAsia="zh-CN"/>
              </w:rPr>
              <w:t>T</w:t>
            </w:r>
            <w:r w:rsidRPr="00AE5E25">
              <w:rPr>
                <w:highlight w:val="yellow"/>
                <w:lang w:eastAsia="zh-CN"/>
              </w:rPr>
              <w:t>S 29.520</w:t>
            </w:r>
          </w:p>
          <w:p w14:paraId="1568F59E" w14:textId="77777777" w:rsidR="001C7554" w:rsidRDefault="001C7554" w:rsidP="001C7554">
            <w:pPr>
              <w:spacing w:after="0"/>
              <w:rPr>
                <w:lang w:val="fr-FR" w:eastAsia="zh-CN"/>
              </w:rPr>
            </w:pPr>
            <w:r w:rsidRPr="00AE5E25">
              <w:rPr>
                <w:highlight w:val="yellow"/>
                <w:lang w:eastAsia="zh-CN"/>
              </w:rPr>
              <w:t>TS 29.552</w:t>
            </w:r>
          </w:p>
          <w:p w14:paraId="027026AC" w14:textId="77777777" w:rsidR="00010D0D" w:rsidRPr="001C7554" w:rsidRDefault="00010D0D" w:rsidP="00260B56">
            <w:pPr>
              <w:spacing w:after="0"/>
              <w:rPr>
                <w:lang w:val="fr-FR" w:eastAsia="zh-CN"/>
              </w:rPr>
            </w:pPr>
          </w:p>
          <w:p w14:paraId="3E43F5A8" w14:textId="7657B529" w:rsidR="003B49E1" w:rsidRDefault="003B49E1" w:rsidP="00260B56">
            <w:pPr>
              <w:spacing w:after="0"/>
              <w:rPr>
                <w:lang w:val="fr-FR" w:eastAsia="zh-CN"/>
              </w:rPr>
            </w:pPr>
          </w:p>
          <w:p w14:paraId="1DCDDCF5" w14:textId="5F240C8D" w:rsidR="00FD1E62" w:rsidRDefault="00FD1E62" w:rsidP="00260B56">
            <w:pPr>
              <w:spacing w:after="0"/>
              <w:rPr>
                <w:lang w:val="fr-FR" w:eastAsia="zh-CN"/>
              </w:rPr>
            </w:pPr>
          </w:p>
          <w:p w14:paraId="0502635B" w14:textId="0100316A" w:rsidR="00FD1E62" w:rsidRDefault="00FD1E62" w:rsidP="00260B56">
            <w:pPr>
              <w:spacing w:after="0"/>
              <w:rPr>
                <w:lang w:val="fr-FR" w:eastAsia="zh-CN"/>
              </w:rPr>
            </w:pPr>
          </w:p>
          <w:p w14:paraId="190A20F7" w14:textId="77777777" w:rsidR="005441B5" w:rsidRDefault="005441B5" w:rsidP="00260B56">
            <w:pPr>
              <w:spacing w:after="0"/>
              <w:rPr>
                <w:lang w:val="fr-FR" w:eastAsia="zh-CN"/>
              </w:rPr>
            </w:pPr>
          </w:p>
          <w:p w14:paraId="75755AD2" w14:textId="4E167F39" w:rsidR="003B49E1" w:rsidRPr="005441B5" w:rsidRDefault="003B49E1" w:rsidP="00260B56">
            <w:pPr>
              <w:spacing w:after="0"/>
              <w:rPr>
                <w:highlight w:val="yellow"/>
                <w:lang w:val="fr-FR" w:eastAsia="zh-CN"/>
              </w:rPr>
            </w:pPr>
            <w:r w:rsidRPr="005441B5">
              <w:rPr>
                <w:rFonts w:hint="eastAsia"/>
                <w:highlight w:val="yellow"/>
                <w:lang w:val="fr-FR" w:eastAsia="zh-CN"/>
              </w:rPr>
              <w:t>C</w:t>
            </w:r>
            <w:r w:rsidRPr="005441B5">
              <w:rPr>
                <w:highlight w:val="yellow"/>
                <w:lang w:val="fr-FR" w:eastAsia="zh-CN"/>
              </w:rPr>
              <w:t>T3/</w:t>
            </w:r>
          </w:p>
          <w:p w14:paraId="3C25A1C2" w14:textId="40C77AED" w:rsidR="003B49E1" w:rsidRPr="005441B5" w:rsidRDefault="003B49E1" w:rsidP="003B49E1">
            <w:pPr>
              <w:spacing w:after="0"/>
              <w:rPr>
                <w:highlight w:val="yellow"/>
                <w:lang w:val="fr-FR" w:eastAsia="zh-CN"/>
              </w:rPr>
            </w:pPr>
            <w:r w:rsidRPr="005441B5">
              <w:rPr>
                <w:rFonts w:hint="eastAsia"/>
                <w:highlight w:val="yellow"/>
                <w:lang w:eastAsia="zh-CN"/>
              </w:rPr>
              <w:t>T</w:t>
            </w:r>
            <w:r w:rsidRPr="005441B5">
              <w:rPr>
                <w:highlight w:val="yellow"/>
                <w:lang w:eastAsia="zh-CN"/>
              </w:rPr>
              <w:t>S 29.5</w:t>
            </w:r>
            <w:r w:rsidR="00EA1393" w:rsidRPr="005441B5">
              <w:rPr>
                <w:highlight w:val="yellow"/>
                <w:lang w:eastAsia="zh-CN"/>
              </w:rPr>
              <w:t>2</w:t>
            </w:r>
            <w:r w:rsidRPr="005441B5">
              <w:rPr>
                <w:highlight w:val="yellow"/>
                <w:lang w:eastAsia="zh-CN"/>
              </w:rPr>
              <w:t>0</w:t>
            </w:r>
          </w:p>
          <w:p w14:paraId="501B8D9D" w14:textId="592D89DC" w:rsidR="003B49E1" w:rsidRDefault="00111CE5" w:rsidP="00260B56">
            <w:pPr>
              <w:spacing w:after="0"/>
              <w:rPr>
                <w:lang w:val="fr-FR" w:eastAsia="zh-CN"/>
              </w:rPr>
            </w:pPr>
            <w:r w:rsidRPr="005441B5">
              <w:rPr>
                <w:highlight w:val="yellow"/>
                <w:lang w:eastAsia="zh-CN"/>
              </w:rPr>
              <w:t>TS 29.552</w:t>
            </w:r>
          </w:p>
          <w:p w14:paraId="53E66D09" w14:textId="49F1D16E" w:rsidR="003B49E1" w:rsidRDefault="003B49E1" w:rsidP="00260B56">
            <w:pPr>
              <w:spacing w:after="0"/>
              <w:rPr>
                <w:lang w:val="fr-FR" w:eastAsia="zh-CN"/>
              </w:rPr>
            </w:pPr>
          </w:p>
          <w:p w14:paraId="37670D3A" w14:textId="77777777" w:rsidR="003B49E1" w:rsidRPr="00F865B6" w:rsidRDefault="003B49E1" w:rsidP="003B49E1">
            <w:pPr>
              <w:spacing w:after="0"/>
              <w:rPr>
                <w:highlight w:val="yellow"/>
                <w:lang w:val="fr-FR" w:eastAsia="zh-CN"/>
              </w:rPr>
            </w:pPr>
            <w:r w:rsidRPr="00F865B6">
              <w:rPr>
                <w:rFonts w:hint="eastAsia"/>
                <w:highlight w:val="yellow"/>
                <w:lang w:val="fr-FR" w:eastAsia="zh-CN"/>
              </w:rPr>
              <w:t>C</w:t>
            </w:r>
            <w:r w:rsidRPr="00F865B6">
              <w:rPr>
                <w:highlight w:val="yellow"/>
                <w:lang w:val="fr-FR" w:eastAsia="zh-CN"/>
              </w:rPr>
              <w:t>T3/</w:t>
            </w:r>
          </w:p>
          <w:p w14:paraId="6125F426" w14:textId="4E2ADF6C" w:rsidR="003B49E1" w:rsidRPr="00F865B6" w:rsidRDefault="003B49E1" w:rsidP="003B49E1">
            <w:pPr>
              <w:spacing w:after="0"/>
              <w:rPr>
                <w:highlight w:val="yellow"/>
                <w:lang w:val="fr-FR" w:eastAsia="zh-CN"/>
              </w:rPr>
            </w:pPr>
            <w:r w:rsidRPr="00F865B6">
              <w:rPr>
                <w:rFonts w:hint="eastAsia"/>
                <w:highlight w:val="yellow"/>
                <w:lang w:eastAsia="zh-CN"/>
              </w:rPr>
              <w:t>T</w:t>
            </w:r>
            <w:r w:rsidRPr="00F865B6">
              <w:rPr>
                <w:highlight w:val="yellow"/>
                <w:lang w:eastAsia="zh-CN"/>
              </w:rPr>
              <w:t>S 29.5</w:t>
            </w:r>
            <w:r w:rsidR="00EA1393" w:rsidRPr="00F865B6">
              <w:rPr>
                <w:highlight w:val="yellow"/>
                <w:lang w:eastAsia="zh-CN"/>
              </w:rPr>
              <w:t>2</w:t>
            </w:r>
            <w:r w:rsidRPr="00F865B6">
              <w:rPr>
                <w:highlight w:val="yellow"/>
                <w:lang w:eastAsia="zh-CN"/>
              </w:rPr>
              <w:t>0</w:t>
            </w:r>
          </w:p>
          <w:p w14:paraId="5CFC36A9" w14:textId="6DD32B35" w:rsidR="003B49E1" w:rsidRDefault="00111CE5" w:rsidP="00260B56">
            <w:pPr>
              <w:spacing w:after="0"/>
              <w:rPr>
                <w:lang w:val="fr-FR" w:eastAsia="zh-CN"/>
              </w:rPr>
            </w:pPr>
            <w:r w:rsidRPr="00F865B6">
              <w:rPr>
                <w:highlight w:val="yellow"/>
                <w:lang w:eastAsia="zh-CN"/>
              </w:rPr>
              <w:t>TS 29.552</w:t>
            </w:r>
          </w:p>
          <w:p w14:paraId="16063D06" w14:textId="34678D20" w:rsidR="003B49E1" w:rsidRDefault="003B49E1" w:rsidP="00260B56">
            <w:pPr>
              <w:spacing w:after="0"/>
              <w:rPr>
                <w:lang w:val="fr-FR" w:eastAsia="zh-CN"/>
              </w:rPr>
            </w:pPr>
          </w:p>
          <w:p w14:paraId="039DC165" w14:textId="5610FF14" w:rsidR="00F865B6" w:rsidRDefault="00F865B6" w:rsidP="00260B56">
            <w:pPr>
              <w:spacing w:after="0"/>
              <w:rPr>
                <w:lang w:val="fr-FR" w:eastAsia="zh-CN"/>
              </w:rPr>
            </w:pPr>
          </w:p>
          <w:p w14:paraId="651695BA" w14:textId="2E7AFD41" w:rsidR="00F865B6" w:rsidRDefault="00F865B6" w:rsidP="00260B56">
            <w:pPr>
              <w:spacing w:after="0"/>
              <w:rPr>
                <w:lang w:val="fr-FR" w:eastAsia="zh-CN"/>
              </w:rPr>
            </w:pPr>
          </w:p>
          <w:p w14:paraId="3F5263AE" w14:textId="56C6E579" w:rsidR="00F865B6" w:rsidRDefault="00F865B6" w:rsidP="00260B56">
            <w:pPr>
              <w:spacing w:after="0"/>
              <w:rPr>
                <w:lang w:val="fr-FR" w:eastAsia="zh-CN"/>
              </w:rPr>
            </w:pPr>
          </w:p>
          <w:p w14:paraId="275E35F0" w14:textId="77777777" w:rsidR="00F865B6" w:rsidRDefault="00F865B6" w:rsidP="00260B56">
            <w:pPr>
              <w:spacing w:after="0"/>
              <w:rPr>
                <w:lang w:val="fr-FR" w:eastAsia="zh-CN"/>
              </w:rPr>
            </w:pPr>
          </w:p>
          <w:p w14:paraId="009AA3C5" w14:textId="77777777" w:rsidR="00F865B6" w:rsidRPr="005441B5" w:rsidRDefault="00F865B6" w:rsidP="00F865B6">
            <w:pPr>
              <w:spacing w:after="0"/>
              <w:rPr>
                <w:highlight w:val="yellow"/>
                <w:lang w:val="fr-FR" w:eastAsia="zh-CN"/>
              </w:rPr>
            </w:pPr>
            <w:r w:rsidRPr="005441B5">
              <w:rPr>
                <w:rFonts w:hint="eastAsia"/>
                <w:highlight w:val="yellow"/>
                <w:lang w:val="fr-FR" w:eastAsia="zh-CN"/>
              </w:rPr>
              <w:t>C</w:t>
            </w:r>
            <w:r w:rsidRPr="005441B5">
              <w:rPr>
                <w:highlight w:val="yellow"/>
                <w:lang w:val="fr-FR" w:eastAsia="zh-CN"/>
              </w:rPr>
              <w:t>T3/</w:t>
            </w:r>
          </w:p>
          <w:p w14:paraId="47895ECF" w14:textId="77777777" w:rsidR="00F865B6" w:rsidRPr="005441B5" w:rsidRDefault="00F865B6" w:rsidP="00F865B6">
            <w:pPr>
              <w:spacing w:after="0"/>
              <w:rPr>
                <w:highlight w:val="yellow"/>
                <w:lang w:val="fr-FR" w:eastAsia="zh-CN"/>
              </w:rPr>
            </w:pPr>
            <w:r w:rsidRPr="005441B5">
              <w:rPr>
                <w:rFonts w:hint="eastAsia"/>
                <w:highlight w:val="yellow"/>
                <w:lang w:eastAsia="zh-CN"/>
              </w:rPr>
              <w:t>T</w:t>
            </w:r>
            <w:r w:rsidRPr="005441B5">
              <w:rPr>
                <w:highlight w:val="yellow"/>
                <w:lang w:eastAsia="zh-CN"/>
              </w:rPr>
              <w:t>S 29.520</w:t>
            </w:r>
          </w:p>
          <w:p w14:paraId="7C070569" w14:textId="77777777" w:rsidR="00F865B6" w:rsidRDefault="00F865B6" w:rsidP="00F865B6">
            <w:pPr>
              <w:spacing w:after="0"/>
              <w:rPr>
                <w:lang w:val="fr-FR" w:eastAsia="zh-CN"/>
              </w:rPr>
            </w:pPr>
            <w:r w:rsidRPr="005441B5">
              <w:rPr>
                <w:highlight w:val="yellow"/>
                <w:lang w:eastAsia="zh-CN"/>
              </w:rPr>
              <w:t>TS 29.552</w:t>
            </w:r>
          </w:p>
          <w:p w14:paraId="45A916D0" w14:textId="77777777" w:rsidR="003B49E1" w:rsidRDefault="003B49E1" w:rsidP="00260B56">
            <w:pPr>
              <w:spacing w:after="0"/>
              <w:rPr>
                <w:lang w:val="fr-FR" w:eastAsia="zh-CN"/>
              </w:rPr>
            </w:pPr>
          </w:p>
          <w:p w14:paraId="73DB37F5" w14:textId="77777777" w:rsidR="003B49E1" w:rsidRDefault="003B49E1" w:rsidP="00260B56">
            <w:pPr>
              <w:spacing w:after="0"/>
              <w:rPr>
                <w:lang w:val="fr-FR" w:eastAsia="zh-CN"/>
              </w:rPr>
            </w:pPr>
          </w:p>
          <w:p w14:paraId="34582BE5" w14:textId="77777777" w:rsidR="003B49E1" w:rsidRDefault="003B49E1" w:rsidP="00260B56">
            <w:pPr>
              <w:spacing w:after="0"/>
              <w:rPr>
                <w:lang w:val="fr-FR" w:eastAsia="zh-CN"/>
              </w:rPr>
            </w:pPr>
          </w:p>
          <w:p w14:paraId="3E976897" w14:textId="77777777" w:rsidR="003B49E1" w:rsidRDefault="003B49E1" w:rsidP="00260B56">
            <w:pPr>
              <w:spacing w:after="0"/>
              <w:rPr>
                <w:lang w:val="fr-FR" w:eastAsia="zh-CN"/>
              </w:rPr>
            </w:pPr>
          </w:p>
          <w:p w14:paraId="4162FBD4" w14:textId="08806303" w:rsidR="00FD1E62" w:rsidRDefault="00FD1E62" w:rsidP="00260B56">
            <w:pPr>
              <w:spacing w:after="0"/>
              <w:rPr>
                <w:lang w:val="fr-FR" w:eastAsia="zh-CN"/>
              </w:rPr>
            </w:pPr>
          </w:p>
          <w:p w14:paraId="406315A0" w14:textId="3441630F" w:rsidR="00216644" w:rsidRDefault="00216644" w:rsidP="00260B56">
            <w:pPr>
              <w:spacing w:after="0"/>
              <w:rPr>
                <w:lang w:val="fr-FR" w:eastAsia="zh-CN"/>
              </w:rPr>
            </w:pPr>
          </w:p>
          <w:p w14:paraId="4B81F850" w14:textId="77777777" w:rsidR="00216644" w:rsidRDefault="00216644" w:rsidP="00260B56">
            <w:pPr>
              <w:spacing w:after="0"/>
              <w:rPr>
                <w:lang w:val="fr-FR" w:eastAsia="zh-CN"/>
              </w:rPr>
            </w:pPr>
          </w:p>
          <w:p w14:paraId="31D44AC9" w14:textId="77777777" w:rsidR="003B49E1" w:rsidRPr="003A5398" w:rsidRDefault="003B49E1" w:rsidP="003B49E1">
            <w:pPr>
              <w:spacing w:after="0"/>
              <w:rPr>
                <w:highlight w:val="green"/>
                <w:lang w:val="fr-FR" w:eastAsia="zh-CN"/>
              </w:rPr>
            </w:pPr>
            <w:r w:rsidRPr="003A5398">
              <w:rPr>
                <w:rFonts w:hint="eastAsia"/>
                <w:highlight w:val="green"/>
                <w:lang w:val="fr-FR" w:eastAsia="zh-CN"/>
              </w:rPr>
              <w:t>C</w:t>
            </w:r>
            <w:r w:rsidRPr="003A5398">
              <w:rPr>
                <w:highlight w:val="green"/>
                <w:lang w:val="fr-FR" w:eastAsia="zh-CN"/>
              </w:rPr>
              <w:t>T4/</w:t>
            </w:r>
          </w:p>
          <w:p w14:paraId="3845C3EE" w14:textId="77777777" w:rsidR="003B49E1" w:rsidRDefault="003B49E1" w:rsidP="003B49E1">
            <w:pPr>
              <w:spacing w:after="0"/>
              <w:rPr>
                <w:lang w:val="fr-FR" w:eastAsia="zh-CN"/>
              </w:rPr>
            </w:pPr>
            <w:r>
              <w:rPr>
                <w:highlight w:val="green"/>
                <w:lang w:val="fr-FR" w:eastAsia="zh-CN"/>
              </w:rPr>
              <w:t xml:space="preserve">TS </w:t>
            </w:r>
            <w:r w:rsidRPr="003A5398">
              <w:rPr>
                <w:rFonts w:hint="eastAsia"/>
                <w:highlight w:val="green"/>
                <w:lang w:val="fr-FR" w:eastAsia="zh-CN"/>
              </w:rPr>
              <w:t>2</w:t>
            </w:r>
            <w:r w:rsidRPr="003A5398">
              <w:rPr>
                <w:highlight w:val="green"/>
                <w:lang w:val="fr-FR" w:eastAsia="zh-CN"/>
              </w:rPr>
              <w:t>9.510</w:t>
            </w:r>
          </w:p>
          <w:p w14:paraId="11157D35" w14:textId="77777777" w:rsidR="00A75413" w:rsidRPr="00972EF6" w:rsidRDefault="00A75413" w:rsidP="00A75413">
            <w:pPr>
              <w:spacing w:after="0"/>
              <w:rPr>
                <w:highlight w:val="yellow"/>
                <w:lang w:val="fr-FR" w:eastAsia="zh-CN"/>
              </w:rPr>
            </w:pPr>
            <w:r w:rsidRPr="00972EF6">
              <w:rPr>
                <w:rFonts w:hint="eastAsia"/>
                <w:highlight w:val="yellow"/>
                <w:lang w:val="fr-FR" w:eastAsia="zh-CN"/>
              </w:rPr>
              <w:t>C</w:t>
            </w:r>
            <w:r w:rsidRPr="00972EF6">
              <w:rPr>
                <w:highlight w:val="yellow"/>
                <w:lang w:val="fr-FR" w:eastAsia="zh-CN"/>
              </w:rPr>
              <w:t>T3/</w:t>
            </w:r>
          </w:p>
          <w:p w14:paraId="554DA8F8" w14:textId="77777777" w:rsidR="00A75413" w:rsidRPr="00972EF6" w:rsidRDefault="00A75413" w:rsidP="00A75413">
            <w:pPr>
              <w:spacing w:after="0"/>
              <w:rPr>
                <w:highlight w:val="yellow"/>
                <w:lang w:val="fr-FR" w:eastAsia="zh-CN"/>
              </w:rPr>
            </w:pPr>
            <w:r w:rsidRPr="00972EF6">
              <w:rPr>
                <w:rFonts w:hint="eastAsia"/>
                <w:highlight w:val="yellow"/>
                <w:lang w:val="fr-FR" w:eastAsia="zh-CN"/>
              </w:rPr>
              <w:t>T</w:t>
            </w:r>
            <w:r w:rsidRPr="00972EF6">
              <w:rPr>
                <w:highlight w:val="yellow"/>
                <w:lang w:val="fr-FR" w:eastAsia="zh-CN"/>
              </w:rPr>
              <w:t>S 29.522</w:t>
            </w:r>
          </w:p>
          <w:p w14:paraId="1F581873" w14:textId="77777777" w:rsidR="00A75413" w:rsidRDefault="00A75413" w:rsidP="00A75413">
            <w:pPr>
              <w:spacing w:after="0"/>
              <w:rPr>
                <w:lang w:val="fr-FR" w:eastAsia="zh-CN"/>
              </w:rPr>
            </w:pPr>
            <w:r w:rsidRPr="00972EF6">
              <w:rPr>
                <w:highlight w:val="yellow"/>
                <w:lang w:eastAsia="zh-CN"/>
              </w:rPr>
              <w:t xml:space="preserve">TS </w:t>
            </w:r>
            <w:r w:rsidRPr="00972EF6">
              <w:rPr>
                <w:rFonts w:hint="eastAsia"/>
                <w:highlight w:val="yellow"/>
                <w:lang w:eastAsia="zh-CN"/>
              </w:rPr>
              <w:t>29.591</w:t>
            </w:r>
          </w:p>
          <w:p w14:paraId="4ACE2CD7" w14:textId="77777777" w:rsidR="003B49E1" w:rsidRDefault="003B49E1" w:rsidP="00260B56">
            <w:pPr>
              <w:spacing w:after="0"/>
              <w:rPr>
                <w:lang w:val="fr-FR" w:eastAsia="zh-CN"/>
              </w:rPr>
            </w:pPr>
          </w:p>
          <w:p w14:paraId="4995998D" w14:textId="34511EA8" w:rsidR="003B49E1" w:rsidRDefault="003B49E1" w:rsidP="00260B56">
            <w:pPr>
              <w:spacing w:after="0"/>
              <w:rPr>
                <w:lang w:val="fr-FR" w:eastAsia="zh-CN"/>
              </w:rPr>
            </w:pPr>
          </w:p>
          <w:p w14:paraId="2711EA66" w14:textId="755A1CF3" w:rsidR="00FD1E62" w:rsidRDefault="00FD1E62" w:rsidP="00260B56">
            <w:pPr>
              <w:spacing w:after="0"/>
              <w:rPr>
                <w:lang w:val="fr-FR" w:eastAsia="zh-CN"/>
              </w:rPr>
            </w:pPr>
          </w:p>
          <w:p w14:paraId="1D158493" w14:textId="5D8BBD43" w:rsidR="00FD1E62" w:rsidRDefault="00FD1E62" w:rsidP="00260B56">
            <w:pPr>
              <w:spacing w:after="0"/>
              <w:rPr>
                <w:lang w:val="fr-FR" w:eastAsia="zh-CN"/>
              </w:rPr>
            </w:pPr>
          </w:p>
          <w:p w14:paraId="72546FCB" w14:textId="704598FF" w:rsidR="00FD1E62" w:rsidRDefault="00FD1E62" w:rsidP="00260B56">
            <w:pPr>
              <w:spacing w:after="0"/>
              <w:rPr>
                <w:lang w:val="fr-FR" w:eastAsia="zh-CN"/>
              </w:rPr>
            </w:pPr>
          </w:p>
          <w:p w14:paraId="390B5D4E" w14:textId="77777777" w:rsidR="00222EE3" w:rsidRDefault="00222EE3" w:rsidP="00260B56">
            <w:pPr>
              <w:spacing w:after="0"/>
              <w:rPr>
                <w:lang w:val="fr-FR" w:eastAsia="zh-CN"/>
              </w:rPr>
            </w:pPr>
          </w:p>
          <w:p w14:paraId="733694EC" w14:textId="0FFC223D" w:rsidR="00FD1E62" w:rsidRDefault="00FD1E62" w:rsidP="00260B56">
            <w:pPr>
              <w:spacing w:after="0"/>
              <w:rPr>
                <w:lang w:val="fr-FR" w:eastAsia="zh-CN"/>
              </w:rPr>
            </w:pPr>
          </w:p>
          <w:p w14:paraId="1807B38F" w14:textId="77777777" w:rsidR="00FD1E62" w:rsidRPr="003A5398" w:rsidRDefault="00FD1E62" w:rsidP="00FD1E62">
            <w:pPr>
              <w:spacing w:after="0"/>
              <w:rPr>
                <w:highlight w:val="green"/>
                <w:lang w:val="fr-FR" w:eastAsia="zh-CN"/>
              </w:rPr>
            </w:pPr>
            <w:r w:rsidRPr="003A5398">
              <w:rPr>
                <w:rFonts w:hint="eastAsia"/>
                <w:highlight w:val="green"/>
                <w:lang w:val="fr-FR" w:eastAsia="zh-CN"/>
              </w:rPr>
              <w:t>C</w:t>
            </w:r>
            <w:r w:rsidRPr="003A5398">
              <w:rPr>
                <w:highlight w:val="green"/>
                <w:lang w:val="fr-FR" w:eastAsia="zh-CN"/>
              </w:rPr>
              <w:t>T4/</w:t>
            </w:r>
          </w:p>
          <w:p w14:paraId="7A803084" w14:textId="77777777" w:rsidR="00FD1E62" w:rsidRDefault="00FD1E62" w:rsidP="00FD1E62">
            <w:pPr>
              <w:spacing w:after="0"/>
              <w:rPr>
                <w:lang w:val="fr-FR" w:eastAsia="zh-CN"/>
              </w:rPr>
            </w:pPr>
            <w:r>
              <w:rPr>
                <w:highlight w:val="green"/>
                <w:lang w:val="fr-FR" w:eastAsia="zh-CN"/>
              </w:rPr>
              <w:t xml:space="preserve">TS </w:t>
            </w:r>
            <w:r w:rsidRPr="003A5398">
              <w:rPr>
                <w:rFonts w:hint="eastAsia"/>
                <w:highlight w:val="green"/>
                <w:lang w:val="fr-FR" w:eastAsia="zh-CN"/>
              </w:rPr>
              <w:t>2</w:t>
            </w:r>
            <w:r w:rsidRPr="003A5398">
              <w:rPr>
                <w:highlight w:val="green"/>
                <w:lang w:val="fr-FR" w:eastAsia="zh-CN"/>
              </w:rPr>
              <w:t>9.510</w:t>
            </w:r>
          </w:p>
          <w:p w14:paraId="3D60D504" w14:textId="46D8C60E" w:rsidR="00E62577" w:rsidRDefault="00E62577" w:rsidP="00260B56">
            <w:pPr>
              <w:spacing w:after="0"/>
              <w:rPr>
                <w:lang w:eastAsia="zh-CN"/>
              </w:rPr>
            </w:pPr>
          </w:p>
          <w:p w14:paraId="0532EB7E" w14:textId="77777777" w:rsidR="00E62577" w:rsidRDefault="00E62577" w:rsidP="00260B56">
            <w:pPr>
              <w:spacing w:after="0"/>
              <w:rPr>
                <w:lang w:val="fr-FR" w:eastAsia="zh-CN"/>
              </w:rPr>
            </w:pPr>
          </w:p>
          <w:p w14:paraId="151A6FF9" w14:textId="77777777" w:rsidR="0047067A" w:rsidRPr="003A5398" w:rsidRDefault="0047067A" w:rsidP="0047067A">
            <w:pPr>
              <w:spacing w:after="0"/>
              <w:rPr>
                <w:highlight w:val="green"/>
                <w:lang w:val="fr-FR" w:eastAsia="zh-CN"/>
              </w:rPr>
            </w:pPr>
            <w:r w:rsidRPr="003A5398">
              <w:rPr>
                <w:rFonts w:hint="eastAsia"/>
                <w:highlight w:val="green"/>
                <w:lang w:val="fr-FR" w:eastAsia="zh-CN"/>
              </w:rPr>
              <w:t>C</w:t>
            </w:r>
            <w:r w:rsidRPr="003A5398">
              <w:rPr>
                <w:highlight w:val="green"/>
                <w:lang w:val="fr-FR" w:eastAsia="zh-CN"/>
              </w:rPr>
              <w:t>T4/</w:t>
            </w:r>
          </w:p>
          <w:p w14:paraId="324652E3" w14:textId="5BADE1E1" w:rsidR="0047067A" w:rsidRDefault="0047067A" w:rsidP="0047067A">
            <w:pPr>
              <w:spacing w:after="0"/>
              <w:rPr>
                <w:lang w:val="fr-FR" w:eastAsia="zh-CN"/>
              </w:rPr>
            </w:pPr>
            <w:r>
              <w:rPr>
                <w:highlight w:val="green"/>
                <w:lang w:val="fr-FR" w:eastAsia="zh-CN"/>
              </w:rPr>
              <w:t xml:space="preserve">TS </w:t>
            </w:r>
            <w:r w:rsidRPr="003A5398">
              <w:rPr>
                <w:rFonts w:hint="eastAsia"/>
                <w:highlight w:val="green"/>
                <w:lang w:val="fr-FR" w:eastAsia="zh-CN"/>
              </w:rPr>
              <w:t>2</w:t>
            </w:r>
            <w:r w:rsidRPr="003A5398">
              <w:rPr>
                <w:highlight w:val="green"/>
                <w:lang w:val="fr-FR" w:eastAsia="zh-CN"/>
              </w:rPr>
              <w:t>9.510</w:t>
            </w:r>
          </w:p>
          <w:p w14:paraId="133A409F" w14:textId="77777777" w:rsidR="00FD1E62" w:rsidRPr="008D52C2" w:rsidRDefault="00FD1E62" w:rsidP="00FD1E62">
            <w:pPr>
              <w:spacing w:after="0"/>
              <w:rPr>
                <w:highlight w:val="yellow"/>
                <w:lang w:val="fr-FR" w:eastAsia="zh-CN"/>
              </w:rPr>
            </w:pPr>
            <w:r w:rsidRPr="008D52C2">
              <w:rPr>
                <w:rFonts w:hint="eastAsia"/>
                <w:highlight w:val="yellow"/>
                <w:lang w:val="fr-FR" w:eastAsia="zh-CN"/>
              </w:rPr>
              <w:t>C</w:t>
            </w:r>
            <w:r w:rsidRPr="008D52C2">
              <w:rPr>
                <w:highlight w:val="yellow"/>
                <w:lang w:val="fr-FR" w:eastAsia="zh-CN"/>
              </w:rPr>
              <w:t>T3/</w:t>
            </w:r>
          </w:p>
          <w:p w14:paraId="3CCDDC71" w14:textId="77777777" w:rsidR="00FD1E62" w:rsidRPr="004B2371" w:rsidRDefault="00FD1E62" w:rsidP="00FD1E62">
            <w:pPr>
              <w:spacing w:after="0"/>
              <w:rPr>
                <w:highlight w:val="yellow"/>
                <w:lang w:val="fr-FR" w:eastAsia="zh-CN"/>
              </w:rPr>
            </w:pPr>
            <w:r w:rsidRPr="004B2371">
              <w:rPr>
                <w:rFonts w:hint="eastAsia"/>
                <w:highlight w:val="yellow"/>
                <w:lang w:val="fr-FR" w:eastAsia="zh-CN"/>
              </w:rPr>
              <w:t>T</w:t>
            </w:r>
            <w:r w:rsidRPr="004B2371">
              <w:rPr>
                <w:highlight w:val="yellow"/>
                <w:lang w:val="fr-FR" w:eastAsia="zh-CN"/>
              </w:rPr>
              <w:t>S 29.522</w:t>
            </w:r>
          </w:p>
          <w:p w14:paraId="408EBC3C" w14:textId="77777777" w:rsidR="00FD1E62" w:rsidRDefault="00FD1E62" w:rsidP="00FD1E62">
            <w:pPr>
              <w:spacing w:after="0"/>
              <w:rPr>
                <w:lang w:val="fr-FR" w:eastAsia="zh-CN"/>
              </w:rPr>
            </w:pPr>
            <w:r w:rsidRPr="004B2371">
              <w:rPr>
                <w:highlight w:val="yellow"/>
                <w:lang w:eastAsia="zh-CN"/>
              </w:rPr>
              <w:t xml:space="preserve">TS </w:t>
            </w:r>
            <w:r w:rsidRPr="004B2371">
              <w:rPr>
                <w:rFonts w:hint="eastAsia"/>
                <w:highlight w:val="yellow"/>
                <w:lang w:eastAsia="zh-CN"/>
              </w:rPr>
              <w:t>29.591</w:t>
            </w:r>
          </w:p>
          <w:p w14:paraId="08C10C98" w14:textId="77777777" w:rsidR="00523FEC" w:rsidRDefault="00523FEC" w:rsidP="00260B56">
            <w:pPr>
              <w:spacing w:after="0"/>
              <w:rPr>
                <w:lang w:val="fr-FR" w:eastAsia="zh-CN"/>
              </w:rPr>
            </w:pPr>
          </w:p>
          <w:p w14:paraId="11D1EF1B" w14:textId="77777777" w:rsidR="00523FEC" w:rsidRDefault="00523FEC" w:rsidP="00260B56">
            <w:pPr>
              <w:spacing w:after="0"/>
              <w:rPr>
                <w:lang w:val="fr-FR" w:eastAsia="zh-CN"/>
              </w:rPr>
            </w:pPr>
          </w:p>
          <w:p w14:paraId="3C8EE0FF" w14:textId="77777777" w:rsidR="00523FEC" w:rsidRDefault="00523FEC" w:rsidP="00260B56">
            <w:pPr>
              <w:spacing w:after="0"/>
              <w:rPr>
                <w:lang w:val="fr-FR" w:eastAsia="zh-CN"/>
              </w:rPr>
            </w:pPr>
          </w:p>
          <w:p w14:paraId="0C7EE130" w14:textId="77777777" w:rsidR="00523FEC" w:rsidRDefault="00523FEC" w:rsidP="00260B56">
            <w:pPr>
              <w:spacing w:after="0"/>
              <w:rPr>
                <w:lang w:val="fr-FR" w:eastAsia="zh-CN"/>
              </w:rPr>
            </w:pPr>
          </w:p>
          <w:p w14:paraId="53CE03FD" w14:textId="77777777" w:rsidR="00523FEC" w:rsidRPr="008D52C2" w:rsidRDefault="00523FEC" w:rsidP="00523FEC">
            <w:pPr>
              <w:spacing w:after="0"/>
              <w:rPr>
                <w:highlight w:val="yellow"/>
                <w:lang w:val="fr-FR" w:eastAsia="zh-CN"/>
              </w:rPr>
            </w:pPr>
            <w:r w:rsidRPr="008D52C2">
              <w:rPr>
                <w:rFonts w:hint="eastAsia"/>
                <w:highlight w:val="yellow"/>
                <w:lang w:val="fr-FR" w:eastAsia="zh-CN"/>
              </w:rPr>
              <w:t>C</w:t>
            </w:r>
            <w:r w:rsidRPr="008D52C2">
              <w:rPr>
                <w:highlight w:val="yellow"/>
                <w:lang w:val="fr-FR" w:eastAsia="zh-CN"/>
              </w:rPr>
              <w:t>T3/</w:t>
            </w:r>
          </w:p>
          <w:p w14:paraId="217BED7C" w14:textId="77777777" w:rsidR="00523FEC" w:rsidRDefault="00523FEC" w:rsidP="00523FEC">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0043F4D3" w14:textId="77777777" w:rsidR="00E62577" w:rsidRDefault="00E62577" w:rsidP="00E62577">
            <w:pPr>
              <w:spacing w:after="0"/>
              <w:rPr>
                <w:lang w:val="fr-FR" w:eastAsia="zh-CN"/>
              </w:rPr>
            </w:pPr>
            <w:r w:rsidRPr="0066005B">
              <w:rPr>
                <w:highlight w:val="yellow"/>
                <w:lang w:val="fr-FR" w:eastAsia="zh-CN"/>
              </w:rPr>
              <w:t>TS 29.552</w:t>
            </w:r>
          </w:p>
          <w:p w14:paraId="50D38A24" w14:textId="4B13615A" w:rsidR="00523FEC" w:rsidRDefault="00523FEC" w:rsidP="00260B56">
            <w:pPr>
              <w:spacing w:after="0"/>
              <w:rPr>
                <w:lang w:val="fr-FR" w:eastAsia="zh-CN"/>
              </w:rPr>
            </w:pPr>
          </w:p>
          <w:p w14:paraId="418A9662" w14:textId="7CB7FB86" w:rsidR="00045D73" w:rsidRDefault="00045D73" w:rsidP="00260B56">
            <w:pPr>
              <w:spacing w:after="0"/>
              <w:rPr>
                <w:lang w:val="fr-FR" w:eastAsia="zh-CN"/>
              </w:rPr>
            </w:pPr>
          </w:p>
          <w:p w14:paraId="39394049" w14:textId="77777777" w:rsidR="00045D73" w:rsidRDefault="00045D73" w:rsidP="00260B56">
            <w:pPr>
              <w:spacing w:after="0"/>
              <w:rPr>
                <w:lang w:val="fr-FR" w:eastAsia="zh-CN"/>
              </w:rPr>
            </w:pPr>
          </w:p>
          <w:p w14:paraId="60DF70E4" w14:textId="77777777" w:rsidR="0012392B" w:rsidRDefault="0012392B" w:rsidP="00260B56">
            <w:pPr>
              <w:spacing w:after="0"/>
              <w:rPr>
                <w:lang w:val="fr-FR" w:eastAsia="zh-CN"/>
              </w:rPr>
            </w:pPr>
          </w:p>
          <w:p w14:paraId="41B2B234" w14:textId="77777777" w:rsidR="005A3823" w:rsidRPr="00AE5E25" w:rsidRDefault="005A3823" w:rsidP="005A3823">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7F6B407D" w14:textId="77777777" w:rsidR="005A3823" w:rsidRPr="00AE5E25" w:rsidRDefault="005A3823" w:rsidP="005A3823">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5096062D" w14:textId="77777777" w:rsidR="005A3823" w:rsidRPr="00AE5E25" w:rsidRDefault="005A3823" w:rsidP="005A3823">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4094F797" w14:textId="65CB4257" w:rsidR="0012392B" w:rsidRDefault="00C833B0" w:rsidP="00260B56">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7CE09DCA" w14:textId="4720980C" w:rsidR="00EB66BB" w:rsidRDefault="00EB66BB" w:rsidP="00260B56">
            <w:pPr>
              <w:spacing w:after="0"/>
              <w:rPr>
                <w:lang w:val="fr-FR" w:eastAsia="zh-CN"/>
              </w:rPr>
            </w:pPr>
          </w:p>
          <w:p w14:paraId="4875F02E" w14:textId="6C081854" w:rsidR="00EB66BB" w:rsidRDefault="00EB66BB" w:rsidP="00260B56">
            <w:pPr>
              <w:spacing w:after="0"/>
              <w:rPr>
                <w:lang w:val="fr-FR" w:eastAsia="zh-CN"/>
              </w:rPr>
            </w:pPr>
          </w:p>
          <w:p w14:paraId="0D9A4A9A" w14:textId="62BF6CF7" w:rsidR="00153C80" w:rsidRDefault="00153C80" w:rsidP="00260B56">
            <w:pPr>
              <w:spacing w:after="0"/>
              <w:rPr>
                <w:lang w:val="fr-FR" w:eastAsia="zh-CN"/>
              </w:rPr>
            </w:pPr>
          </w:p>
          <w:p w14:paraId="64C42AA7" w14:textId="54A52A39" w:rsidR="00DF403F" w:rsidRDefault="00DF403F" w:rsidP="00260B56">
            <w:pPr>
              <w:spacing w:after="0"/>
              <w:rPr>
                <w:lang w:val="fr-FR" w:eastAsia="zh-CN"/>
              </w:rPr>
            </w:pPr>
          </w:p>
          <w:p w14:paraId="1D3B5173" w14:textId="77777777" w:rsidR="00EB66BB" w:rsidRPr="0012392B" w:rsidRDefault="00EB66BB" w:rsidP="00EB66BB">
            <w:pPr>
              <w:spacing w:after="0"/>
              <w:rPr>
                <w:highlight w:val="yellow"/>
                <w:lang w:val="fr-FR" w:eastAsia="zh-CN"/>
              </w:rPr>
            </w:pPr>
            <w:r w:rsidRPr="0012392B">
              <w:rPr>
                <w:rFonts w:hint="eastAsia"/>
                <w:highlight w:val="yellow"/>
                <w:lang w:val="fr-FR" w:eastAsia="zh-CN"/>
              </w:rPr>
              <w:t>C</w:t>
            </w:r>
            <w:r w:rsidRPr="0012392B">
              <w:rPr>
                <w:highlight w:val="yellow"/>
                <w:lang w:val="fr-FR" w:eastAsia="zh-CN"/>
              </w:rPr>
              <w:t>T3/</w:t>
            </w:r>
          </w:p>
          <w:p w14:paraId="07B066BF" w14:textId="77777777" w:rsidR="00EB66BB" w:rsidRDefault="00EB66BB" w:rsidP="00EB66BB">
            <w:pPr>
              <w:spacing w:after="0"/>
              <w:rPr>
                <w:lang w:val="fr-FR" w:eastAsia="zh-CN"/>
              </w:rPr>
            </w:pPr>
            <w:r w:rsidRPr="0012392B">
              <w:rPr>
                <w:rFonts w:hint="eastAsia"/>
                <w:highlight w:val="yellow"/>
                <w:lang w:val="fr-FR" w:eastAsia="zh-CN"/>
              </w:rPr>
              <w:t>T</w:t>
            </w:r>
            <w:r w:rsidRPr="0012392B">
              <w:rPr>
                <w:highlight w:val="yellow"/>
                <w:lang w:val="fr-FR" w:eastAsia="zh-CN"/>
              </w:rPr>
              <w:t>S 29.522</w:t>
            </w:r>
          </w:p>
          <w:p w14:paraId="1562692F" w14:textId="77777777" w:rsidR="00EB66BB" w:rsidRDefault="00EB66BB" w:rsidP="00EB66BB">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06779099" w14:textId="77777777" w:rsidR="00EB66BB" w:rsidRDefault="00EB66BB" w:rsidP="00260B56">
            <w:pPr>
              <w:spacing w:after="0"/>
              <w:rPr>
                <w:lang w:val="fr-FR" w:eastAsia="zh-CN"/>
              </w:rPr>
            </w:pPr>
          </w:p>
          <w:p w14:paraId="791AE9C2" w14:textId="3CA3B690" w:rsidR="00EB66BB" w:rsidRDefault="00EB66BB" w:rsidP="00260B56">
            <w:pPr>
              <w:spacing w:after="0"/>
              <w:rPr>
                <w:lang w:val="fr-FR" w:eastAsia="zh-CN"/>
              </w:rPr>
            </w:pPr>
          </w:p>
          <w:p w14:paraId="6F9F8D33" w14:textId="56F8C407" w:rsidR="009F1A72" w:rsidRDefault="009F1A72" w:rsidP="00260B56">
            <w:pPr>
              <w:spacing w:after="0"/>
              <w:rPr>
                <w:lang w:val="fr-FR" w:eastAsia="zh-CN"/>
              </w:rPr>
            </w:pPr>
          </w:p>
          <w:p w14:paraId="20852CF7" w14:textId="77777777" w:rsidR="009F1A72" w:rsidRDefault="009F1A72" w:rsidP="00260B56">
            <w:pPr>
              <w:spacing w:after="0"/>
              <w:rPr>
                <w:lang w:val="fr-FR" w:eastAsia="zh-CN"/>
              </w:rPr>
            </w:pPr>
          </w:p>
          <w:p w14:paraId="3116D1B8" w14:textId="487094A7" w:rsidR="00561897" w:rsidRDefault="00561897" w:rsidP="00561897">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01B0D68E" w14:textId="77777777" w:rsidR="00561897" w:rsidRDefault="00561897" w:rsidP="00561897">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7823C832" w14:textId="77777777" w:rsidR="00561897" w:rsidRDefault="00561897" w:rsidP="00561897">
            <w:pPr>
              <w:spacing w:after="0"/>
              <w:rPr>
                <w:lang w:val="fr-FR" w:eastAsia="zh-CN"/>
              </w:rPr>
            </w:pPr>
            <w:r w:rsidRPr="0066005B">
              <w:rPr>
                <w:highlight w:val="yellow"/>
                <w:lang w:val="fr-FR" w:eastAsia="zh-CN"/>
              </w:rPr>
              <w:lastRenderedPageBreak/>
              <w:t>TS 29.552</w:t>
            </w:r>
          </w:p>
          <w:p w14:paraId="537851F7" w14:textId="77777777" w:rsidR="00561897" w:rsidRPr="00AE5E25" w:rsidRDefault="00561897" w:rsidP="00561897">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49ED4D91" w14:textId="77777777" w:rsidR="00561897" w:rsidRPr="00AE5E25" w:rsidRDefault="00561897" w:rsidP="00561897">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2FC58F8A" w14:textId="77777777" w:rsidR="00561897" w:rsidRDefault="00561897" w:rsidP="00561897">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2D1A04C5" w14:textId="77777777" w:rsidR="0095681D" w:rsidRPr="003A5398" w:rsidRDefault="0095681D" w:rsidP="0095681D">
            <w:pPr>
              <w:spacing w:after="0"/>
              <w:rPr>
                <w:highlight w:val="green"/>
                <w:lang w:val="fr-FR" w:eastAsia="zh-CN"/>
              </w:rPr>
            </w:pPr>
            <w:r w:rsidRPr="003A5398">
              <w:rPr>
                <w:rFonts w:hint="eastAsia"/>
                <w:highlight w:val="green"/>
                <w:lang w:val="fr-FR" w:eastAsia="zh-CN"/>
              </w:rPr>
              <w:t>C</w:t>
            </w:r>
            <w:r w:rsidRPr="003A5398">
              <w:rPr>
                <w:highlight w:val="green"/>
                <w:lang w:val="fr-FR" w:eastAsia="zh-CN"/>
              </w:rPr>
              <w:t>T4/</w:t>
            </w:r>
          </w:p>
          <w:p w14:paraId="5A35C013" w14:textId="77777777" w:rsidR="0095681D" w:rsidRDefault="0095681D" w:rsidP="0095681D">
            <w:pPr>
              <w:spacing w:after="0"/>
              <w:rPr>
                <w:lang w:val="fr-FR" w:eastAsia="zh-CN"/>
              </w:rPr>
            </w:pPr>
            <w:r>
              <w:rPr>
                <w:highlight w:val="green"/>
                <w:lang w:val="fr-FR" w:eastAsia="zh-CN"/>
              </w:rPr>
              <w:t xml:space="preserve">TS </w:t>
            </w:r>
            <w:r w:rsidRPr="003A5398">
              <w:rPr>
                <w:rFonts w:hint="eastAsia"/>
                <w:highlight w:val="green"/>
                <w:lang w:val="fr-FR" w:eastAsia="zh-CN"/>
              </w:rPr>
              <w:t>2</w:t>
            </w:r>
            <w:r w:rsidRPr="003A5398">
              <w:rPr>
                <w:highlight w:val="green"/>
                <w:lang w:val="fr-FR" w:eastAsia="zh-CN"/>
              </w:rPr>
              <w:t>9.510</w:t>
            </w:r>
          </w:p>
          <w:p w14:paraId="42D282AC" w14:textId="77777777" w:rsidR="00D46EB2" w:rsidRDefault="00D46EB2" w:rsidP="00260B56">
            <w:pPr>
              <w:spacing w:after="0"/>
              <w:rPr>
                <w:lang w:val="fr-FR" w:eastAsia="zh-CN"/>
              </w:rPr>
            </w:pPr>
          </w:p>
          <w:p w14:paraId="12B358DF" w14:textId="77777777" w:rsidR="00D46EB2" w:rsidRDefault="00D46EB2" w:rsidP="00260B56">
            <w:pPr>
              <w:spacing w:after="0"/>
              <w:rPr>
                <w:lang w:val="fr-FR" w:eastAsia="zh-CN"/>
              </w:rPr>
            </w:pPr>
          </w:p>
          <w:p w14:paraId="13221F51" w14:textId="77777777" w:rsidR="00D46EB2" w:rsidRDefault="00D46EB2" w:rsidP="00260B56">
            <w:pPr>
              <w:spacing w:after="0"/>
              <w:rPr>
                <w:lang w:val="fr-FR" w:eastAsia="zh-CN"/>
              </w:rPr>
            </w:pPr>
          </w:p>
          <w:p w14:paraId="7BDFD67D" w14:textId="77777777" w:rsidR="00D46EB2" w:rsidRDefault="00D46EB2" w:rsidP="00260B56">
            <w:pPr>
              <w:spacing w:after="0"/>
              <w:rPr>
                <w:lang w:val="fr-FR" w:eastAsia="zh-CN"/>
              </w:rPr>
            </w:pPr>
          </w:p>
          <w:p w14:paraId="5AC55B5D" w14:textId="77777777" w:rsidR="00D46EB2" w:rsidRDefault="00D46EB2" w:rsidP="00260B56">
            <w:pPr>
              <w:spacing w:after="0"/>
              <w:rPr>
                <w:lang w:val="fr-FR" w:eastAsia="zh-CN"/>
              </w:rPr>
            </w:pPr>
          </w:p>
          <w:p w14:paraId="4BCAE471" w14:textId="77777777" w:rsidR="00D46EB2" w:rsidRDefault="00D46EB2" w:rsidP="00260B56">
            <w:pPr>
              <w:spacing w:after="0"/>
              <w:rPr>
                <w:lang w:val="fr-FR" w:eastAsia="zh-CN"/>
              </w:rPr>
            </w:pPr>
          </w:p>
          <w:p w14:paraId="4C56E5B6" w14:textId="77777777" w:rsidR="00D46EB2" w:rsidRDefault="00D46EB2" w:rsidP="00260B56">
            <w:pPr>
              <w:spacing w:after="0"/>
              <w:rPr>
                <w:lang w:val="fr-FR" w:eastAsia="zh-CN"/>
              </w:rPr>
            </w:pPr>
          </w:p>
          <w:p w14:paraId="6030B299" w14:textId="77777777" w:rsidR="00D46EB2" w:rsidRDefault="00D46EB2" w:rsidP="00260B56">
            <w:pPr>
              <w:spacing w:after="0"/>
              <w:rPr>
                <w:lang w:val="fr-FR" w:eastAsia="zh-CN"/>
              </w:rPr>
            </w:pPr>
          </w:p>
          <w:p w14:paraId="0DF2F1EB" w14:textId="77777777" w:rsidR="00D46EB2" w:rsidRDefault="00D46EB2" w:rsidP="00260B56">
            <w:pPr>
              <w:spacing w:after="0"/>
              <w:rPr>
                <w:lang w:val="fr-FR" w:eastAsia="zh-CN"/>
              </w:rPr>
            </w:pPr>
          </w:p>
          <w:p w14:paraId="38D21C6D" w14:textId="77777777" w:rsidR="00D46EB2" w:rsidRDefault="00D46EB2" w:rsidP="00260B56">
            <w:pPr>
              <w:spacing w:after="0"/>
              <w:rPr>
                <w:lang w:val="fr-FR" w:eastAsia="zh-CN"/>
              </w:rPr>
            </w:pPr>
          </w:p>
          <w:p w14:paraId="66562BE3" w14:textId="77777777" w:rsidR="00D46EB2" w:rsidRDefault="00D46EB2" w:rsidP="00260B56">
            <w:pPr>
              <w:spacing w:after="0"/>
              <w:rPr>
                <w:lang w:val="fr-FR" w:eastAsia="zh-CN"/>
              </w:rPr>
            </w:pPr>
          </w:p>
          <w:p w14:paraId="0056BE86" w14:textId="77777777" w:rsidR="00D46EB2" w:rsidRDefault="00D46EB2" w:rsidP="00260B56">
            <w:pPr>
              <w:spacing w:after="0"/>
              <w:rPr>
                <w:lang w:val="fr-FR" w:eastAsia="zh-CN"/>
              </w:rPr>
            </w:pPr>
          </w:p>
          <w:p w14:paraId="644063E0" w14:textId="77777777" w:rsidR="00D46EB2" w:rsidRDefault="00D46EB2" w:rsidP="00260B56">
            <w:pPr>
              <w:spacing w:after="0"/>
              <w:rPr>
                <w:lang w:val="fr-FR" w:eastAsia="zh-CN"/>
              </w:rPr>
            </w:pPr>
          </w:p>
          <w:p w14:paraId="7DF10D32" w14:textId="77777777" w:rsidR="00D46EB2" w:rsidRDefault="00D46EB2" w:rsidP="00260B56">
            <w:pPr>
              <w:spacing w:after="0"/>
              <w:rPr>
                <w:lang w:val="fr-FR" w:eastAsia="zh-CN"/>
              </w:rPr>
            </w:pPr>
          </w:p>
          <w:p w14:paraId="0A280B5D" w14:textId="77777777" w:rsidR="00D46EB2" w:rsidRDefault="00D46EB2" w:rsidP="00260B56">
            <w:pPr>
              <w:spacing w:after="0"/>
              <w:rPr>
                <w:lang w:val="fr-FR" w:eastAsia="zh-CN"/>
              </w:rPr>
            </w:pPr>
          </w:p>
          <w:p w14:paraId="24552F3B" w14:textId="77777777" w:rsidR="00D46EB2" w:rsidRDefault="00D46EB2" w:rsidP="00260B56">
            <w:pPr>
              <w:spacing w:after="0"/>
              <w:rPr>
                <w:lang w:val="fr-FR" w:eastAsia="zh-CN"/>
              </w:rPr>
            </w:pPr>
          </w:p>
          <w:p w14:paraId="2574A75F" w14:textId="77777777" w:rsidR="00D46EB2" w:rsidRDefault="00D46EB2" w:rsidP="00260B56">
            <w:pPr>
              <w:spacing w:after="0"/>
              <w:rPr>
                <w:lang w:val="fr-FR" w:eastAsia="zh-CN"/>
              </w:rPr>
            </w:pPr>
          </w:p>
          <w:p w14:paraId="42C0E470" w14:textId="77777777" w:rsidR="00D46EB2" w:rsidRDefault="00D46EB2" w:rsidP="00260B56">
            <w:pPr>
              <w:spacing w:after="0"/>
              <w:rPr>
                <w:lang w:val="fr-FR" w:eastAsia="zh-CN"/>
              </w:rPr>
            </w:pPr>
          </w:p>
          <w:p w14:paraId="4A10DB32" w14:textId="77777777" w:rsidR="00420091" w:rsidRDefault="00420091" w:rsidP="00260B56">
            <w:pPr>
              <w:spacing w:after="0"/>
              <w:rPr>
                <w:lang w:val="fr-FR" w:eastAsia="zh-CN"/>
              </w:rPr>
            </w:pPr>
          </w:p>
          <w:p w14:paraId="2286D13E" w14:textId="024ACA8A" w:rsidR="00420091" w:rsidRDefault="00420091" w:rsidP="00260B56">
            <w:pPr>
              <w:spacing w:after="0"/>
              <w:rPr>
                <w:lang w:val="fr-FR" w:eastAsia="zh-CN"/>
              </w:rPr>
            </w:pPr>
          </w:p>
          <w:p w14:paraId="0A48CC3B" w14:textId="25CF9A7A" w:rsidR="00E34E35" w:rsidRDefault="00E34E35" w:rsidP="00260B56">
            <w:pPr>
              <w:spacing w:after="0"/>
              <w:rPr>
                <w:lang w:val="fr-FR" w:eastAsia="zh-CN"/>
              </w:rPr>
            </w:pPr>
          </w:p>
          <w:p w14:paraId="2865F6C8" w14:textId="6AB91149" w:rsidR="00E34E35" w:rsidRDefault="00E34E35" w:rsidP="00260B56">
            <w:pPr>
              <w:spacing w:after="0"/>
              <w:rPr>
                <w:lang w:val="fr-FR" w:eastAsia="zh-CN"/>
              </w:rPr>
            </w:pPr>
          </w:p>
          <w:p w14:paraId="58D90FAC" w14:textId="1A3B1C18" w:rsidR="00E34E35" w:rsidRDefault="00E34E35" w:rsidP="00260B56">
            <w:pPr>
              <w:spacing w:after="0"/>
              <w:rPr>
                <w:lang w:val="fr-FR" w:eastAsia="zh-CN"/>
              </w:rPr>
            </w:pPr>
          </w:p>
          <w:p w14:paraId="68B179B1" w14:textId="7B96653F" w:rsidR="00E34E35" w:rsidRDefault="00E34E35" w:rsidP="00260B56">
            <w:pPr>
              <w:spacing w:after="0"/>
              <w:rPr>
                <w:lang w:val="fr-FR" w:eastAsia="zh-CN"/>
              </w:rPr>
            </w:pPr>
          </w:p>
          <w:p w14:paraId="53B71BF2" w14:textId="32B7E8B5" w:rsidR="00E34E35" w:rsidRDefault="00E34E35" w:rsidP="00260B56">
            <w:pPr>
              <w:spacing w:after="0"/>
              <w:rPr>
                <w:lang w:val="fr-FR" w:eastAsia="zh-CN"/>
              </w:rPr>
            </w:pPr>
          </w:p>
          <w:p w14:paraId="546740C5" w14:textId="182C9751" w:rsidR="00E34E35" w:rsidRDefault="00E34E35" w:rsidP="00260B56">
            <w:pPr>
              <w:spacing w:after="0"/>
              <w:rPr>
                <w:lang w:val="fr-FR" w:eastAsia="zh-CN"/>
              </w:rPr>
            </w:pPr>
          </w:p>
          <w:p w14:paraId="01B5B86D" w14:textId="77777777" w:rsidR="00E34E35" w:rsidRDefault="00E34E35" w:rsidP="00260B56">
            <w:pPr>
              <w:spacing w:after="0"/>
              <w:rPr>
                <w:lang w:val="fr-FR" w:eastAsia="zh-CN"/>
              </w:rPr>
            </w:pPr>
          </w:p>
          <w:p w14:paraId="397566DC" w14:textId="77777777" w:rsidR="00420091" w:rsidRDefault="00420091" w:rsidP="00260B56">
            <w:pPr>
              <w:spacing w:after="0"/>
              <w:rPr>
                <w:lang w:val="fr-FR" w:eastAsia="zh-CN"/>
              </w:rPr>
            </w:pPr>
          </w:p>
          <w:p w14:paraId="43DF50AD" w14:textId="77777777" w:rsidR="000D160C" w:rsidRDefault="000D160C" w:rsidP="000D160C">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6926DD35" w14:textId="77777777" w:rsidR="000D160C" w:rsidRDefault="000D160C" w:rsidP="000D160C">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13011B5D" w14:textId="77777777" w:rsidR="000D160C" w:rsidRDefault="000D160C" w:rsidP="000D160C">
            <w:pPr>
              <w:spacing w:after="0"/>
              <w:rPr>
                <w:lang w:val="fr-FR" w:eastAsia="zh-CN"/>
              </w:rPr>
            </w:pPr>
            <w:r w:rsidRPr="0066005B">
              <w:rPr>
                <w:highlight w:val="yellow"/>
                <w:lang w:val="fr-FR" w:eastAsia="zh-CN"/>
              </w:rPr>
              <w:t>TS 29.552</w:t>
            </w:r>
          </w:p>
          <w:p w14:paraId="7C97C3BC" w14:textId="77777777" w:rsidR="000D160C" w:rsidRDefault="000D160C" w:rsidP="000D160C">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20310BA6" w14:textId="3504012D" w:rsidR="0066005B" w:rsidRDefault="0066005B" w:rsidP="00260B56">
            <w:pPr>
              <w:spacing w:after="0"/>
              <w:rPr>
                <w:lang w:val="fr-FR" w:eastAsia="zh-CN"/>
              </w:rPr>
            </w:pPr>
          </w:p>
          <w:p w14:paraId="75ADF290" w14:textId="2D3F68A3" w:rsidR="00205532" w:rsidRDefault="00205532" w:rsidP="00260B56">
            <w:pPr>
              <w:spacing w:after="0"/>
              <w:rPr>
                <w:lang w:val="fr-FR" w:eastAsia="zh-CN"/>
              </w:rPr>
            </w:pPr>
          </w:p>
          <w:p w14:paraId="749E0576" w14:textId="6D446E4F" w:rsidR="00205532" w:rsidRDefault="00205532" w:rsidP="00260B56">
            <w:pPr>
              <w:spacing w:after="0"/>
              <w:rPr>
                <w:lang w:val="fr-FR" w:eastAsia="zh-CN"/>
              </w:rPr>
            </w:pPr>
          </w:p>
          <w:p w14:paraId="7548C302" w14:textId="036E1CBD" w:rsidR="00205532" w:rsidRDefault="00205532" w:rsidP="00260B56">
            <w:pPr>
              <w:spacing w:after="0"/>
              <w:rPr>
                <w:lang w:val="fr-FR" w:eastAsia="zh-CN"/>
              </w:rPr>
            </w:pPr>
          </w:p>
          <w:p w14:paraId="78334A8C" w14:textId="77777777" w:rsidR="00720D1D" w:rsidRDefault="00720D1D" w:rsidP="00720D1D">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62BFDF9C" w14:textId="77777777" w:rsidR="00720D1D" w:rsidRDefault="00720D1D" w:rsidP="00720D1D">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75F23C29" w14:textId="77777777" w:rsidR="00720D1D" w:rsidRDefault="00720D1D" w:rsidP="00720D1D">
            <w:pPr>
              <w:spacing w:after="0"/>
              <w:rPr>
                <w:lang w:val="fr-FR" w:eastAsia="zh-CN"/>
              </w:rPr>
            </w:pPr>
            <w:r w:rsidRPr="0066005B">
              <w:rPr>
                <w:highlight w:val="yellow"/>
                <w:lang w:val="fr-FR" w:eastAsia="zh-CN"/>
              </w:rPr>
              <w:t>TS 29.552</w:t>
            </w:r>
          </w:p>
          <w:p w14:paraId="68FADE96" w14:textId="77777777" w:rsidR="00720D1D" w:rsidRPr="00AE5E25" w:rsidRDefault="00720D1D" w:rsidP="00720D1D">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7B3A1DB2" w14:textId="77777777" w:rsidR="00720D1D" w:rsidRPr="00AE5E25" w:rsidRDefault="00720D1D" w:rsidP="00720D1D">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7F922381" w14:textId="77777777" w:rsidR="00720D1D" w:rsidRDefault="00720D1D" w:rsidP="00720D1D">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2018AE53" w14:textId="77777777" w:rsidR="005369D3" w:rsidRDefault="005369D3" w:rsidP="00260B56">
            <w:pPr>
              <w:spacing w:after="0"/>
              <w:rPr>
                <w:lang w:val="fr-FR" w:eastAsia="zh-CN"/>
              </w:rPr>
            </w:pPr>
          </w:p>
          <w:p w14:paraId="0D69A60A" w14:textId="7065A388" w:rsidR="00340829" w:rsidRDefault="00340829" w:rsidP="00260B56">
            <w:pPr>
              <w:spacing w:after="0"/>
              <w:rPr>
                <w:lang w:val="fr-FR" w:eastAsia="zh-CN"/>
              </w:rPr>
            </w:pPr>
          </w:p>
          <w:p w14:paraId="063F9A43" w14:textId="510DA793" w:rsidR="007611E6" w:rsidRDefault="007611E6" w:rsidP="00260B56">
            <w:pPr>
              <w:spacing w:after="0"/>
              <w:rPr>
                <w:lang w:val="fr-FR" w:eastAsia="zh-CN"/>
              </w:rPr>
            </w:pPr>
          </w:p>
          <w:p w14:paraId="13E284D4" w14:textId="77777777" w:rsidR="007611E6" w:rsidRDefault="007611E6" w:rsidP="00260B56">
            <w:pPr>
              <w:spacing w:after="0"/>
              <w:rPr>
                <w:lang w:val="fr-FR" w:eastAsia="zh-CN"/>
              </w:rPr>
            </w:pPr>
          </w:p>
          <w:p w14:paraId="0D6A09E1" w14:textId="77777777" w:rsidR="007611E6" w:rsidRDefault="007611E6" w:rsidP="00260B56">
            <w:pPr>
              <w:spacing w:after="0"/>
              <w:rPr>
                <w:lang w:val="fr-FR" w:eastAsia="zh-CN"/>
              </w:rPr>
            </w:pPr>
          </w:p>
          <w:p w14:paraId="4B631A4F" w14:textId="77777777" w:rsidR="007611E6" w:rsidRDefault="007611E6" w:rsidP="007611E6">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33F52B88" w14:textId="77777777" w:rsidR="007611E6" w:rsidRDefault="007611E6" w:rsidP="007611E6">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5F93CA49" w14:textId="77777777" w:rsidR="007611E6" w:rsidRDefault="007611E6" w:rsidP="007611E6">
            <w:pPr>
              <w:spacing w:after="0"/>
              <w:rPr>
                <w:lang w:val="fr-FR" w:eastAsia="zh-CN"/>
              </w:rPr>
            </w:pPr>
            <w:r w:rsidRPr="0066005B">
              <w:rPr>
                <w:highlight w:val="yellow"/>
                <w:lang w:val="fr-FR" w:eastAsia="zh-CN"/>
              </w:rPr>
              <w:t>TS 29.552</w:t>
            </w:r>
          </w:p>
          <w:p w14:paraId="43C4301B" w14:textId="77777777" w:rsidR="007611E6" w:rsidRPr="00AE5E25" w:rsidRDefault="007611E6" w:rsidP="007611E6">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587650A0" w14:textId="77777777" w:rsidR="007611E6" w:rsidRPr="00AE5E25" w:rsidRDefault="007611E6" w:rsidP="007611E6">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4DFFFBA4" w14:textId="77777777" w:rsidR="007611E6" w:rsidRDefault="007611E6" w:rsidP="007611E6">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4CA4244D" w14:textId="55FCC9F4" w:rsidR="0066005B" w:rsidRDefault="0066005B" w:rsidP="00260B56">
            <w:pPr>
              <w:spacing w:after="0"/>
              <w:rPr>
                <w:lang w:val="fr-FR" w:eastAsia="zh-CN"/>
              </w:rPr>
            </w:pPr>
          </w:p>
          <w:p w14:paraId="5DDC862E" w14:textId="70148C2B" w:rsidR="007611E6" w:rsidRDefault="007611E6" w:rsidP="00260B56">
            <w:pPr>
              <w:spacing w:after="0"/>
              <w:rPr>
                <w:lang w:val="fr-FR" w:eastAsia="zh-CN"/>
              </w:rPr>
            </w:pPr>
          </w:p>
          <w:p w14:paraId="5F523851" w14:textId="70476E70" w:rsidR="007611E6" w:rsidRDefault="007611E6" w:rsidP="00260B56">
            <w:pPr>
              <w:spacing w:after="0"/>
              <w:rPr>
                <w:lang w:val="fr-FR" w:eastAsia="zh-CN"/>
              </w:rPr>
            </w:pPr>
          </w:p>
          <w:p w14:paraId="7F64B7EB" w14:textId="761040E3" w:rsidR="007611E6" w:rsidRDefault="007611E6" w:rsidP="00260B56">
            <w:pPr>
              <w:spacing w:after="0"/>
              <w:rPr>
                <w:lang w:val="fr-FR" w:eastAsia="zh-CN"/>
              </w:rPr>
            </w:pPr>
          </w:p>
          <w:p w14:paraId="61F08F17" w14:textId="64AE3EE5" w:rsidR="006942EB" w:rsidRDefault="006942EB" w:rsidP="00260B56">
            <w:pPr>
              <w:spacing w:after="0"/>
              <w:rPr>
                <w:lang w:val="fr-FR" w:eastAsia="zh-CN"/>
              </w:rPr>
            </w:pPr>
          </w:p>
          <w:p w14:paraId="0BAFB35B" w14:textId="77777777" w:rsidR="006942EB" w:rsidRDefault="006942EB" w:rsidP="00260B56">
            <w:pPr>
              <w:spacing w:after="0"/>
              <w:rPr>
                <w:lang w:val="fr-FR" w:eastAsia="zh-CN"/>
              </w:rPr>
            </w:pPr>
          </w:p>
          <w:p w14:paraId="6769C9C6" w14:textId="295083FF" w:rsidR="00CA2F85" w:rsidRDefault="00CA2F85" w:rsidP="00260B56">
            <w:pPr>
              <w:spacing w:after="0"/>
              <w:rPr>
                <w:lang w:val="fr-FR" w:eastAsia="zh-CN"/>
              </w:rPr>
            </w:pPr>
          </w:p>
          <w:p w14:paraId="2FEC8D5B" w14:textId="77777777" w:rsidR="00664013" w:rsidRDefault="00664013" w:rsidP="00664013">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20F7A591" w14:textId="77777777" w:rsidR="00664013" w:rsidRDefault="00664013" w:rsidP="00664013">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5797666B" w14:textId="77777777" w:rsidR="00664013" w:rsidRDefault="00664013" w:rsidP="00664013">
            <w:pPr>
              <w:spacing w:after="0"/>
              <w:rPr>
                <w:lang w:val="fr-FR" w:eastAsia="zh-CN"/>
              </w:rPr>
            </w:pPr>
            <w:r w:rsidRPr="0066005B">
              <w:rPr>
                <w:highlight w:val="yellow"/>
                <w:lang w:val="fr-FR" w:eastAsia="zh-CN"/>
              </w:rPr>
              <w:t>TS 29.552</w:t>
            </w:r>
          </w:p>
          <w:p w14:paraId="6641004B" w14:textId="77777777" w:rsidR="00664013" w:rsidRPr="00AE5E25" w:rsidRDefault="00664013" w:rsidP="00664013">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66B52CE3" w14:textId="77777777" w:rsidR="00664013" w:rsidRPr="00AE5E25" w:rsidRDefault="00664013" w:rsidP="00664013">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4F87F308" w14:textId="77777777" w:rsidR="00664013" w:rsidRDefault="00664013" w:rsidP="00664013">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10E49B31" w14:textId="2D225A34" w:rsidR="000E07CB" w:rsidRDefault="000E07CB" w:rsidP="00260B56">
            <w:pPr>
              <w:spacing w:after="0"/>
              <w:rPr>
                <w:lang w:val="fr-FR" w:eastAsia="zh-CN"/>
              </w:rPr>
            </w:pPr>
          </w:p>
          <w:p w14:paraId="19EB4799" w14:textId="72266FBA" w:rsidR="000E07CB" w:rsidRDefault="000E07CB" w:rsidP="00260B56">
            <w:pPr>
              <w:spacing w:after="0"/>
              <w:rPr>
                <w:lang w:val="fr-FR" w:eastAsia="zh-CN"/>
              </w:rPr>
            </w:pPr>
          </w:p>
          <w:p w14:paraId="479926C9" w14:textId="5971BC5E" w:rsidR="000E07CB" w:rsidRDefault="000E07CB" w:rsidP="00260B56">
            <w:pPr>
              <w:spacing w:after="0"/>
              <w:rPr>
                <w:lang w:val="fr-FR" w:eastAsia="zh-CN"/>
              </w:rPr>
            </w:pPr>
          </w:p>
          <w:p w14:paraId="03075CF7" w14:textId="77777777" w:rsidR="005F09DD" w:rsidRDefault="005F09DD" w:rsidP="005F09DD">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4C863424" w14:textId="77777777" w:rsidR="005F09DD" w:rsidRDefault="005F09DD" w:rsidP="005F09DD">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538B1CB3" w14:textId="77777777" w:rsidR="005F09DD" w:rsidRDefault="005F09DD" w:rsidP="005F09DD">
            <w:pPr>
              <w:spacing w:after="0"/>
              <w:rPr>
                <w:lang w:val="fr-FR" w:eastAsia="zh-CN"/>
              </w:rPr>
            </w:pPr>
            <w:r w:rsidRPr="0066005B">
              <w:rPr>
                <w:highlight w:val="yellow"/>
                <w:lang w:val="fr-FR" w:eastAsia="zh-CN"/>
              </w:rPr>
              <w:t>TS 29.552</w:t>
            </w:r>
          </w:p>
          <w:p w14:paraId="1AD8E4C8" w14:textId="77777777" w:rsidR="005F09DD" w:rsidRPr="00AE5E25" w:rsidRDefault="005F09DD" w:rsidP="005F09DD">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0DCD99C3" w14:textId="77777777" w:rsidR="005F09DD" w:rsidRPr="00AE5E25" w:rsidRDefault="005F09DD" w:rsidP="005F09DD">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23907DCC" w14:textId="77777777" w:rsidR="005F09DD" w:rsidRDefault="005F09DD" w:rsidP="005F09DD">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712F1282" w14:textId="77777777" w:rsidR="009F3AE2" w:rsidRDefault="009F3AE2" w:rsidP="00260B56">
            <w:pPr>
              <w:spacing w:after="0"/>
              <w:rPr>
                <w:lang w:val="fr-FR" w:eastAsia="zh-CN"/>
              </w:rPr>
            </w:pPr>
          </w:p>
          <w:p w14:paraId="5054CDC8" w14:textId="77777777" w:rsidR="009F3AE2" w:rsidRDefault="009F3AE2" w:rsidP="00260B56">
            <w:pPr>
              <w:spacing w:after="0"/>
              <w:rPr>
                <w:lang w:val="fr-FR" w:eastAsia="zh-CN"/>
              </w:rPr>
            </w:pPr>
          </w:p>
          <w:p w14:paraId="7757A6D4" w14:textId="77777777" w:rsidR="009F3AE2" w:rsidRDefault="009F3AE2" w:rsidP="00260B56">
            <w:pPr>
              <w:spacing w:after="0"/>
              <w:rPr>
                <w:lang w:val="fr-FR" w:eastAsia="zh-CN"/>
              </w:rPr>
            </w:pPr>
          </w:p>
          <w:p w14:paraId="63497943" w14:textId="77777777" w:rsidR="009F3AE2" w:rsidRDefault="009F3AE2" w:rsidP="00260B56">
            <w:pPr>
              <w:spacing w:after="0"/>
              <w:rPr>
                <w:lang w:val="fr-FR" w:eastAsia="zh-CN"/>
              </w:rPr>
            </w:pPr>
          </w:p>
          <w:p w14:paraId="57495172" w14:textId="77777777" w:rsidR="009F3AE2" w:rsidRDefault="009F3AE2" w:rsidP="00260B56">
            <w:pPr>
              <w:spacing w:after="0"/>
              <w:rPr>
                <w:lang w:val="fr-FR" w:eastAsia="zh-CN"/>
              </w:rPr>
            </w:pPr>
          </w:p>
          <w:p w14:paraId="7E04C456" w14:textId="77777777" w:rsidR="009F3AE2" w:rsidRDefault="009F3AE2" w:rsidP="00260B56">
            <w:pPr>
              <w:spacing w:after="0"/>
              <w:rPr>
                <w:lang w:val="fr-FR" w:eastAsia="zh-CN"/>
              </w:rPr>
            </w:pPr>
          </w:p>
          <w:p w14:paraId="7AD4E2BF" w14:textId="77777777" w:rsidR="009F3AE2" w:rsidRDefault="009F3AE2" w:rsidP="00260B56">
            <w:pPr>
              <w:spacing w:after="0"/>
              <w:rPr>
                <w:lang w:val="fr-FR" w:eastAsia="zh-CN"/>
              </w:rPr>
            </w:pPr>
          </w:p>
          <w:p w14:paraId="623D37C5" w14:textId="77777777" w:rsidR="009F3AE2" w:rsidRDefault="009F3AE2" w:rsidP="00260B56">
            <w:pPr>
              <w:spacing w:after="0"/>
              <w:rPr>
                <w:lang w:val="fr-FR" w:eastAsia="zh-CN"/>
              </w:rPr>
            </w:pPr>
          </w:p>
          <w:p w14:paraId="21123046" w14:textId="77777777" w:rsidR="009F3AE2" w:rsidRDefault="009F3AE2" w:rsidP="00260B56">
            <w:pPr>
              <w:spacing w:after="0"/>
              <w:rPr>
                <w:lang w:val="fr-FR" w:eastAsia="zh-CN"/>
              </w:rPr>
            </w:pPr>
          </w:p>
          <w:p w14:paraId="303B3B41" w14:textId="77777777" w:rsidR="009F3AE2" w:rsidRDefault="009F3AE2" w:rsidP="00260B56">
            <w:pPr>
              <w:spacing w:after="0"/>
              <w:rPr>
                <w:lang w:val="fr-FR" w:eastAsia="zh-CN"/>
              </w:rPr>
            </w:pPr>
          </w:p>
          <w:p w14:paraId="55A60537" w14:textId="77777777" w:rsidR="00122640" w:rsidRDefault="00122640" w:rsidP="00122640">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5D22E885" w14:textId="77777777" w:rsidR="00122640" w:rsidRDefault="00122640" w:rsidP="00122640">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1F3F127B" w14:textId="77777777" w:rsidR="00122640" w:rsidRDefault="00122640" w:rsidP="00122640">
            <w:pPr>
              <w:spacing w:after="0"/>
              <w:rPr>
                <w:lang w:val="fr-FR" w:eastAsia="zh-CN"/>
              </w:rPr>
            </w:pPr>
            <w:r w:rsidRPr="0066005B">
              <w:rPr>
                <w:highlight w:val="yellow"/>
                <w:lang w:val="fr-FR" w:eastAsia="zh-CN"/>
              </w:rPr>
              <w:t>TS 29.552</w:t>
            </w:r>
          </w:p>
          <w:p w14:paraId="51B4BC31" w14:textId="77777777" w:rsidR="00122640" w:rsidRPr="00AE5E25" w:rsidRDefault="00122640" w:rsidP="00122640">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1DA496E5" w14:textId="77777777" w:rsidR="00122640" w:rsidRPr="00AE5E25" w:rsidRDefault="00122640" w:rsidP="00122640">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4E3D82AB" w14:textId="77777777" w:rsidR="00122640" w:rsidRDefault="00122640" w:rsidP="00122640">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7D99E7B5" w14:textId="145B123A" w:rsidR="0013779A" w:rsidRDefault="0013779A" w:rsidP="00260B56">
            <w:pPr>
              <w:spacing w:after="0"/>
              <w:rPr>
                <w:lang w:val="fr-FR" w:eastAsia="zh-CN"/>
              </w:rPr>
            </w:pPr>
          </w:p>
          <w:p w14:paraId="04D6FE23" w14:textId="77777777" w:rsidR="0013779A" w:rsidRDefault="0013779A" w:rsidP="00260B56">
            <w:pPr>
              <w:spacing w:after="0"/>
              <w:rPr>
                <w:lang w:val="fr-FR" w:eastAsia="zh-CN"/>
              </w:rPr>
            </w:pPr>
          </w:p>
          <w:p w14:paraId="39FBFA64" w14:textId="77777777" w:rsidR="009F3AE2" w:rsidRDefault="009F3AE2" w:rsidP="00260B56">
            <w:pPr>
              <w:spacing w:after="0"/>
              <w:rPr>
                <w:lang w:val="fr-FR" w:eastAsia="zh-CN"/>
              </w:rPr>
            </w:pPr>
          </w:p>
          <w:p w14:paraId="27FEC695" w14:textId="77777777" w:rsidR="00D1294C" w:rsidRDefault="00D1294C" w:rsidP="00260B56">
            <w:pPr>
              <w:spacing w:after="0"/>
              <w:rPr>
                <w:lang w:val="fr-FR" w:eastAsia="zh-CN"/>
              </w:rPr>
            </w:pPr>
          </w:p>
          <w:p w14:paraId="66E201A7" w14:textId="77777777" w:rsidR="00D1294C" w:rsidRDefault="00D1294C" w:rsidP="00260B56">
            <w:pPr>
              <w:spacing w:after="0"/>
              <w:rPr>
                <w:lang w:val="fr-FR" w:eastAsia="zh-CN"/>
              </w:rPr>
            </w:pPr>
          </w:p>
          <w:p w14:paraId="7E17F36C" w14:textId="77777777" w:rsidR="00D1294C" w:rsidRDefault="00D1294C" w:rsidP="00260B56">
            <w:pPr>
              <w:spacing w:after="0"/>
              <w:rPr>
                <w:lang w:val="fr-FR" w:eastAsia="zh-CN"/>
              </w:rPr>
            </w:pPr>
          </w:p>
          <w:p w14:paraId="00C4EB55" w14:textId="77777777" w:rsidR="00D17A89" w:rsidRDefault="00D17A89" w:rsidP="0013779A">
            <w:pPr>
              <w:spacing w:after="0"/>
              <w:rPr>
                <w:lang w:val="fr-FR" w:eastAsia="zh-CN"/>
              </w:rPr>
            </w:pPr>
          </w:p>
          <w:p w14:paraId="0D4CCE21" w14:textId="77777777" w:rsidR="0013779A" w:rsidRDefault="0013779A" w:rsidP="0013779A">
            <w:pPr>
              <w:spacing w:after="0"/>
              <w:rPr>
                <w:lang w:val="fr-FR" w:eastAsia="zh-CN"/>
              </w:rPr>
            </w:pPr>
          </w:p>
          <w:p w14:paraId="6684A4AC" w14:textId="77777777" w:rsidR="0013779A" w:rsidRDefault="0013779A" w:rsidP="0013779A">
            <w:pPr>
              <w:spacing w:after="0"/>
              <w:rPr>
                <w:lang w:val="fr-FR" w:eastAsia="zh-CN"/>
              </w:rPr>
            </w:pPr>
          </w:p>
          <w:p w14:paraId="7DC926E9" w14:textId="77777777" w:rsidR="0013779A" w:rsidRDefault="0013779A" w:rsidP="0013779A">
            <w:pPr>
              <w:spacing w:after="0"/>
              <w:rPr>
                <w:lang w:val="fr-FR" w:eastAsia="zh-CN"/>
              </w:rPr>
            </w:pPr>
          </w:p>
          <w:p w14:paraId="381CF9AF" w14:textId="77777777" w:rsidR="0013779A" w:rsidRDefault="0013779A" w:rsidP="0013779A">
            <w:pPr>
              <w:spacing w:after="0"/>
              <w:rPr>
                <w:lang w:val="fr-FR" w:eastAsia="zh-CN"/>
              </w:rPr>
            </w:pPr>
          </w:p>
          <w:p w14:paraId="7CF1D07B" w14:textId="77777777" w:rsidR="0013779A" w:rsidRDefault="0013779A" w:rsidP="0013779A">
            <w:pPr>
              <w:spacing w:after="0"/>
              <w:rPr>
                <w:lang w:val="fr-FR" w:eastAsia="zh-CN"/>
              </w:rPr>
            </w:pPr>
          </w:p>
          <w:p w14:paraId="6F8285D5" w14:textId="77777777" w:rsidR="0013779A" w:rsidRDefault="0013779A" w:rsidP="0013779A">
            <w:pPr>
              <w:spacing w:after="0"/>
              <w:rPr>
                <w:lang w:val="fr-FR" w:eastAsia="zh-CN"/>
              </w:rPr>
            </w:pPr>
          </w:p>
          <w:p w14:paraId="4A440EFA" w14:textId="77777777" w:rsidR="0013779A" w:rsidRDefault="0013779A" w:rsidP="0013779A">
            <w:pPr>
              <w:spacing w:after="0"/>
              <w:rPr>
                <w:lang w:val="fr-FR" w:eastAsia="zh-CN"/>
              </w:rPr>
            </w:pPr>
          </w:p>
          <w:p w14:paraId="7365BAD3" w14:textId="77777777" w:rsidR="0013779A" w:rsidRDefault="0013779A" w:rsidP="0013779A">
            <w:pPr>
              <w:spacing w:after="0"/>
              <w:rPr>
                <w:lang w:val="fr-FR" w:eastAsia="zh-CN"/>
              </w:rPr>
            </w:pPr>
          </w:p>
          <w:p w14:paraId="11C678D0" w14:textId="77777777" w:rsidR="0013779A" w:rsidRDefault="0013779A" w:rsidP="0013779A">
            <w:pPr>
              <w:spacing w:after="0"/>
              <w:rPr>
                <w:lang w:val="fr-FR" w:eastAsia="zh-CN"/>
              </w:rPr>
            </w:pPr>
          </w:p>
          <w:p w14:paraId="025ED6F8" w14:textId="77777777" w:rsidR="0013779A" w:rsidRDefault="0013779A" w:rsidP="0013779A">
            <w:pPr>
              <w:spacing w:after="0"/>
              <w:rPr>
                <w:lang w:val="fr-FR" w:eastAsia="zh-CN"/>
              </w:rPr>
            </w:pPr>
          </w:p>
          <w:p w14:paraId="6F061040" w14:textId="77777777" w:rsidR="0013779A" w:rsidRDefault="0013779A" w:rsidP="0013779A">
            <w:pPr>
              <w:spacing w:after="0"/>
              <w:rPr>
                <w:lang w:val="fr-FR" w:eastAsia="zh-CN"/>
              </w:rPr>
            </w:pPr>
          </w:p>
          <w:p w14:paraId="62CDBD2F" w14:textId="77777777" w:rsidR="0013779A" w:rsidRDefault="0013779A" w:rsidP="0013779A">
            <w:pPr>
              <w:spacing w:after="0"/>
              <w:rPr>
                <w:lang w:val="fr-FR" w:eastAsia="zh-CN"/>
              </w:rPr>
            </w:pPr>
          </w:p>
          <w:p w14:paraId="629021F1" w14:textId="77777777" w:rsidR="0013779A" w:rsidRDefault="0013779A" w:rsidP="0013779A">
            <w:pPr>
              <w:spacing w:after="0"/>
              <w:rPr>
                <w:lang w:val="fr-FR" w:eastAsia="zh-CN"/>
              </w:rPr>
            </w:pPr>
          </w:p>
          <w:p w14:paraId="2E9A2986" w14:textId="77777777" w:rsidR="0013779A" w:rsidRDefault="0013779A" w:rsidP="0013779A">
            <w:pPr>
              <w:spacing w:after="0"/>
              <w:rPr>
                <w:lang w:val="fr-FR" w:eastAsia="zh-CN"/>
              </w:rPr>
            </w:pPr>
          </w:p>
          <w:p w14:paraId="54143105" w14:textId="77777777" w:rsidR="0013779A" w:rsidRDefault="0013779A" w:rsidP="0013779A">
            <w:pPr>
              <w:spacing w:after="0"/>
              <w:rPr>
                <w:lang w:val="fr-FR" w:eastAsia="zh-CN"/>
              </w:rPr>
            </w:pPr>
          </w:p>
          <w:p w14:paraId="6E44532B" w14:textId="77777777" w:rsidR="0013779A" w:rsidRDefault="0013779A" w:rsidP="0013779A">
            <w:pPr>
              <w:spacing w:after="0"/>
              <w:rPr>
                <w:lang w:val="fr-FR" w:eastAsia="zh-CN"/>
              </w:rPr>
            </w:pPr>
          </w:p>
          <w:p w14:paraId="423FD2D1" w14:textId="77777777" w:rsidR="0013779A" w:rsidRDefault="0013779A" w:rsidP="0013779A">
            <w:pPr>
              <w:spacing w:after="0"/>
              <w:rPr>
                <w:lang w:val="fr-FR" w:eastAsia="zh-CN"/>
              </w:rPr>
            </w:pPr>
          </w:p>
          <w:p w14:paraId="74558BC9" w14:textId="77777777" w:rsidR="0013779A" w:rsidRDefault="0013779A" w:rsidP="0013779A">
            <w:pPr>
              <w:spacing w:after="0"/>
              <w:rPr>
                <w:lang w:val="fr-FR" w:eastAsia="zh-CN"/>
              </w:rPr>
            </w:pPr>
          </w:p>
          <w:p w14:paraId="13E0A55B" w14:textId="77777777" w:rsidR="0013779A" w:rsidRDefault="0013779A" w:rsidP="0013779A">
            <w:pPr>
              <w:spacing w:after="0"/>
              <w:rPr>
                <w:lang w:val="fr-FR" w:eastAsia="zh-CN"/>
              </w:rPr>
            </w:pPr>
          </w:p>
          <w:p w14:paraId="0C483601" w14:textId="77777777" w:rsidR="0013779A" w:rsidRDefault="0013779A" w:rsidP="0013779A">
            <w:pPr>
              <w:spacing w:after="0"/>
              <w:rPr>
                <w:lang w:val="fr-FR" w:eastAsia="zh-CN"/>
              </w:rPr>
            </w:pPr>
          </w:p>
          <w:p w14:paraId="15BDE35C" w14:textId="4A98036E" w:rsidR="0013779A" w:rsidRDefault="0013779A" w:rsidP="0013779A">
            <w:pPr>
              <w:spacing w:after="0"/>
              <w:rPr>
                <w:lang w:val="fr-FR" w:eastAsia="zh-CN"/>
              </w:rPr>
            </w:pPr>
          </w:p>
          <w:p w14:paraId="44C87F75" w14:textId="5ACE85F1" w:rsidR="0013779A" w:rsidRDefault="0013779A" w:rsidP="0013779A">
            <w:pPr>
              <w:spacing w:after="0"/>
              <w:rPr>
                <w:lang w:val="fr-FR" w:eastAsia="zh-CN"/>
              </w:rPr>
            </w:pPr>
          </w:p>
          <w:p w14:paraId="3FF5519B" w14:textId="77777777" w:rsidR="0013779A" w:rsidRDefault="0013779A" w:rsidP="0013779A">
            <w:pPr>
              <w:spacing w:after="0"/>
              <w:rPr>
                <w:lang w:val="fr-FR" w:eastAsia="zh-CN"/>
              </w:rPr>
            </w:pPr>
          </w:p>
          <w:p w14:paraId="300A8417" w14:textId="77777777" w:rsidR="009916D1" w:rsidRDefault="009916D1" w:rsidP="009916D1">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1E7A2140" w14:textId="77777777" w:rsidR="009916D1" w:rsidRDefault="009916D1" w:rsidP="009916D1">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4E5A653F" w14:textId="77777777" w:rsidR="009916D1" w:rsidRDefault="009916D1" w:rsidP="009916D1">
            <w:pPr>
              <w:spacing w:after="0"/>
              <w:rPr>
                <w:lang w:val="fr-FR" w:eastAsia="zh-CN"/>
              </w:rPr>
            </w:pPr>
            <w:r w:rsidRPr="0066005B">
              <w:rPr>
                <w:highlight w:val="yellow"/>
                <w:lang w:val="fr-FR" w:eastAsia="zh-CN"/>
              </w:rPr>
              <w:t>TS 29.552</w:t>
            </w:r>
          </w:p>
          <w:p w14:paraId="08AFAB06" w14:textId="77777777" w:rsidR="0013779A" w:rsidRDefault="0013779A" w:rsidP="0013779A">
            <w:pPr>
              <w:spacing w:after="0"/>
              <w:rPr>
                <w:lang w:val="fr-FR" w:eastAsia="zh-CN"/>
              </w:rPr>
            </w:pPr>
          </w:p>
          <w:p w14:paraId="0C170559" w14:textId="77777777" w:rsidR="0013779A" w:rsidRDefault="0013779A" w:rsidP="0013779A">
            <w:pPr>
              <w:spacing w:after="0"/>
              <w:rPr>
                <w:lang w:val="fr-FR" w:eastAsia="zh-CN"/>
              </w:rPr>
            </w:pPr>
          </w:p>
          <w:p w14:paraId="0ACED0F3" w14:textId="77777777" w:rsidR="0013779A" w:rsidRDefault="0013779A" w:rsidP="0013779A">
            <w:pPr>
              <w:spacing w:after="0"/>
              <w:rPr>
                <w:lang w:val="fr-FR" w:eastAsia="zh-CN"/>
              </w:rPr>
            </w:pPr>
          </w:p>
          <w:p w14:paraId="22EA2F28" w14:textId="77777777" w:rsidR="0013779A" w:rsidRDefault="0013779A" w:rsidP="0013779A">
            <w:pPr>
              <w:spacing w:after="0"/>
              <w:rPr>
                <w:lang w:val="fr-FR" w:eastAsia="zh-CN"/>
              </w:rPr>
            </w:pPr>
          </w:p>
          <w:p w14:paraId="1A92E456" w14:textId="76A81195" w:rsidR="0013779A" w:rsidRDefault="0013779A" w:rsidP="0013779A">
            <w:pPr>
              <w:spacing w:after="0"/>
              <w:rPr>
                <w:lang w:val="fr-FR" w:eastAsia="zh-CN"/>
              </w:rPr>
            </w:pPr>
          </w:p>
          <w:p w14:paraId="68BC557B" w14:textId="1C284ADE" w:rsidR="0013779A" w:rsidRDefault="0013779A" w:rsidP="0013779A">
            <w:pPr>
              <w:spacing w:after="0"/>
              <w:rPr>
                <w:lang w:val="fr-FR" w:eastAsia="zh-CN"/>
              </w:rPr>
            </w:pPr>
          </w:p>
          <w:p w14:paraId="5D1EB371" w14:textId="77777777" w:rsidR="00441506" w:rsidRDefault="00441506" w:rsidP="00441506">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7DD6E52A" w14:textId="77777777" w:rsidR="00441506" w:rsidRPr="00AE5E25" w:rsidRDefault="00441506" w:rsidP="00441506">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38228AC6" w14:textId="77777777" w:rsidR="00441506" w:rsidRPr="00AE5E25" w:rsidRDefault="00441506" w:rsidP="00441506">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203293FD" w14:textId="77777777" w:rsidR="00441506" w:rsidRDefault="00441506" w:rsidP="00441506">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7ED4D4C9" w14:textId="77777777" w:rsidR="0013779A" w:rsidRDefault="0013779A" w:rsidP="0013779A">
            <w:pPr>
              <w:spacing w:after="0"/>
              <w:rPr>
                <w:lang w:val="fr-FR" w:eastAsia="zh-CN"/>
              </w:rPr>
            </w:pPr>
          </w:p>
          <w:p w14:paraId="3FA50E26" w14:textId="77777777" w:rsidR="0013779A" w:rsidRDefault="0013779A" w:rsidP="0013779A">
            <w:pPr>
              <w:spacing w:after="0"/>
              <w:rPr>
                <w:lang w:val="fr-FR" w:eastAsia="zh-CN"/>
              </w:rPr>
            </w:pPr>
          </w:p>
          <w:p w14:paraId="78BC99BD" w14:textId="77777777" w:rsidR="0013779A" w:rsidRDefault="0013779A" w:rsidP="0013779A">
            <w:pPr>
              <w:spacing w:after="0"/>
              <w:rPr>
                <w:lang w:val="fr-FR" w:eastAsia="zh-CN"/>
              </w:rPr>
            </w:pPr>
          </w:p>
          <w:p w14:paraId="494C5324" w14:textId="77777777" w:rsidR="0013779A" w:rsidRDefault="0013779A" w:rsidP="0013779A">
            <w:pPr>
              <w:spacing w:after="0"/>
              <w:rPr>
                <w:lang w:val="fr-FR" w:eastAsia="zh-CN"/>
              </w:rPr>
            </w:pPr>
          </w:p>
          <w:p w14:paraId="4A691B1C" w14:textId="77777777" w:rsidR="0013779A" w:rsidRDefault="0013779A" w:rsidP="0013779A">
            <w:pPr>
              <w:spacing w:after="0"/>
              <w:rPr>
                <w:lang w:val="fr-FR" w:eastAsia="zh-CN"/>
              </w:rPr>
            </w:pPr>
          </w:p>
          <w:p w14:paraId="2D3CEDDD" w14:textId="77777777" w:rsidR="00C441BA" w:rsidRDefault="00C441BA" w:rsidP="0013779A">
            <w:pPr>
              <w:spacing w:after="0"/>
              <w:rPr>
                <w:lang w:val="fr-FR" w:eastAsia="zh-CN"/>
              </w:rPr>
            </w:pPr>
          </w:p>
          <w:p w14:paraId="207229A7" w14:textId="77777777" w:rsidR="00C441BA" w:rsidRDefault="00C441BA" w:rsidP="0013779A">
            <w:pPr>
              <w:spacing w:after="0"/>
              <w:rPr>
                <w:lang w:val="fr-FR" w:eastAsia="zh-CN"/>
              </w:rPr>
            </w:pPr>
          </w:p>
          <w:p w14:paraId="6CE2223D" w14:textId="76FA338E" w:rsidR="00C441BA" w:rsidRDefault="00C441BA" w:rsidP="0013779A">
            <w:pPr>
              <w:spacing w:after="0"/>
              <w:rPr>
                <w:lang w:val="fr-FR" w:eastAsia="zh-CN"/>
              </w:rPr>
            </w:pPr>
          </w:p>
          <w:p w14:paraId="6EE60F22" w14:textId="77777777" w:rsidR="00FD6CFE" w:rsidRDefault="00FD6CFE" w:rsidP="00FD6CFE">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0ADF6B0A" w14:textId="77777777" w:rsidR="00FD6CFE" w:rsidRDefault="00FD6CFE" w:rsidP="00FD6CFE">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381A1076" w14:textId="77777777" w:rsidR="00FD6CFE" w:rsidRDefault="00FD6CFE" w:rsidP="00FD6CFE">
            <w:pPr>
              <w:spacing w:after="0"/>
              <w:rPr>
                <w:lang w:val="fr-FR" w:eastAsia="zh-CN"/>
              </w:rPr>
            </w:pPr>
            <w:r w:rsidRPr="0066005B">
              <w:rPr>
                <w:highlight w:val="yellow"/>
                <w:lang w:val="fr-FR" w:eastAsia="zh-CN"/>
              </w:rPr>
              <w:t>TS 29.552</w:t>
            </w:r>
          </w:p>
          <w:p w14:paraId="7BD62101" w14:textId="60BD0FDC" w:rsidR="00C441BA" w:rsidRDefault="00C441BA" w:rsidP="0013779A">
            <w:pPr>
              <w:spacing w:after="0"/>
              <w:rPr>
                <w:lang w:val="fr-FR" w:eastAsia="zh-CN"/>
              </w:rPr>
            </w:pPr>
          </w:p>
          <w:p w14:paraId="5016455C" w14:textId="016FBD7B" w:rsidR="00C441BA" w:rsidRDefault="00C441BA" w:rsidP="0013779A">
            <w:pPr>
              <w:spacing w:after="0"/>
              <w:rPr>
                <w:lang w:val="fr-FR" w:eastAsia="zh-CN"/>
              </w:rPr>
            </w:pPr>
          </w:p>
          <w:p w14:paraId="36C4D01B" w14:textId="367FB2BD" w:rsidR="00C441BA" w:rsidRDefault="00C441BA" w:rsidP="0013779A">
            <w:pPr>
              <w:spacing w:after="0"/>
              <w:rPr>
                <w:lang w:val="fr-FR" w:eastAsia="zh-CN"/>
              </w:rPr>
            </w:pPr>
          </w:p>
          <w:p w14:paraId="5BF8CC28" w14:textId="141677AC" w:rsidR="00A50A0D" w:rsidRDefault="00A50A0D" w:rsidP="0013779A">
            <w:pPr>
              <w:spacing w:after="0"/>
              <w:rPr>
                <w:lang w:val="fr-FR" w:eastAsia="zh-CN"/>
              </w:rPr>
            </w:pPr>
          </w:p>
          <w:p w14:paraId="3CF9C140" w14:textId="54777DD4" w:rsidR="00A50A0D" w:rsidRDefault="00A50A0D" w:rsidP="0013779A">
            <w:pPr>
              <w:spacing w:after="0"/>
              <w:rPr>
                <w:lang w:val="fr-FR" w:eastAsia="zh-CN"/>
              </w:rPr>
            </w:pPr>
          </w:p>
          <w:p w14:paraId="07231618" w14:textId="681355A8" w:rsidR="00A50A0D" w:rsidRDefault="00A50A0D" w:rsidP="0013779A">
            <w:pPr>
              <w:spacing w:after="0"/>
              <w:rPr>
                <w:lang w:val="fr-FR" w:eastAsia="zh-CN"/>
              </w:rPr>
            </w:pPr>
          </w:p>
          <w:p w14:paraId="1C6B8E54" w14:textId="77777777" w:rsidR="000D0CDD" w:rsidRDefault="000D0CDD" w:rsidP="000D0CDD">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653FE649" w14:textId="77777777" w:rsidR="000D0CDD" w:rsidRDefault="000D0CDD" w:rsidP="000D0CDD">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5F725A15" w14:textId="77777777" w:rsidR="000D0CDD" w:rsidRDefault="000D0CDD" w:rsidP="000D0CDD">
            <w:pPr>
              <w:spacing w:after="0"/>
              <w:rPr>
                <w:lang w:val="fr-FR" w:eastAsia="zh-CN"/>
              </w:rPr>
            </w:pPr>
            <w:r w:rsidRPr="0066005B">
              <w:rPr>
                <w:highlight w:val="yellow"/>
                <w:lang w:val="fr-FR" w:eastAsia="zh-CN"/>
              </w:rPr>
              <w:t>TS 29.552</w:t>
            </w:r>
          </w:p>
          <w:p w14:paraId="40F6B01F" w14:textId="77777777" w:rsidR="000D0CDD" w:rsidRPr="00AE5E25" w:rsidRDefault="000D0CDD" w:rsidP="000D0CDD">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52CF5C98" w14:textId="77777777" w:rsidR="000D0CDD" w:rsidRPr="00AE5E25" w:rsidRDefault="000D0CDD" w:rsidP="000D0CDD">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78200A0F" w14:textId="77777777" w:rsidR="000D0CDD" w:rsidRDefault="000D0CDD" w:rsidP="000D0CDD">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400F1C03" w14:textId="77777777" w:rsidR="00C441BA" w:rsidRDefault="00C441BA" w:rsidP="00A50A0D">
            <w:pPr>
              <w:spacing w:after="0"/>
              <w:rPr>
                <w:lang w:val="fr-FR" w:eastAsia="zh-CN"/>
              </w:rPr>
            </w:pPr>
          </w:p>
          <w:p w14:paraId="1EC5E5C7" w14:textId="77777777" w:rsidR="00A302C0" w:rsidRDefault="00A302C0" w:rsidP="00A50A0D">
            <w:pPr>
              <w:spacing w:after="0"/>
              <w:rPr>
                <w:lang w:val="fr-FR" w:eastAsia="zh-CN"/>
              </w:rPr>
            </w:pPr>
          </w:p>
          <w:p w14:paraId="01AC5581" w14:textId="580E79D8" w:rsidR="00A302C0" w:rsidRDefault="00A302C0" w:rsidP="00A50A0D">
            <w:pPr>
              <w:spacing w:after="0"/>
              <w:rPr>
                <w:lang w:val="fr-FR" w:eastAsia="zh-CN"/>
              </w:rPr>
            </w:pPr>
          </w:p>
          <w:p w14:paraId="2DAE2326" w14:textId="24731FB8" w:rsidR="00A302C0" w:rsidRDefault="00BE7B36" w:rsidP="00A302C0">
            <w:pPr>
              <w:spacing w:after="0"/>
              <w:rPr>
                <w:lang w:val="fr-FR" w:eastAsia="zh-CN"/>
              </w:rPr>
            </w:pPr>
            <w:r w:rsidRPr="00EB04C0">
              <w:rPr>
                <w:rFonts w:hint="eastAsia"/>
                <w:highlight w:val="yellow"/>
                <w:lang w:val="fr-FR" w:eastAsia="zh-CN"/>
              </w:rPr>
              <w:t>C</w:t>
            </w:r>
            <w:r w:rsidRPr="00EB04C0">
              <w:rPr>
                <w:highlight w:val="yellow"/>
                <w:lang w:val="fr-FR" w:eastAsia="zh-CN"/>
              </w:rPr>
              <w:t>T3</w:t>
            </w:r>
          </w:p>
          <w:p w14:paraId="269ADA32" w14:textId="50B9C44B" w:rsidR="00A302C0" w:rsidRPr="00984470" w:rsidRDefault="00A302C0" w:rsidP="00A50A0D">
            <w:pPr>
              <w:spacing w:after="0"/>
              <w:rPr>
                <w:lang w:val="fr-FR" w:eastAsia="zh-CN"/>
              </w:rPr>
            </w:pPr>
          </w:p>
        </w:tc>
      </w:tr>
      <w:tr w:rsidR="00E96B9B" w:rsidRPr="00782D88" w14:paraId="3A39072F" w14:textId="77777777" w:rsidTr="00AA176C">
        <w:trPr>
          <w:trHeight w:val="337"/>
        </w:trPr>
        <w:tc>
          <w:tcPr>
            <w:tcW w:w="9628" w:type="dxa"/>
            <w:gridSpan w:val="3"/>
            <w:shd w:val="clear" w:color="auto" w:fill="B4C6E7" w:themeFill="accent1" w:themeFillTint="66"/>
          </w:tcPr>
          <w:p w14:paraId="0923B73B" w14:textId="03290243" w:rsidR="00E96B9B" w:rsidRDefault="00E96B9B" w:rsidP="00260B56">
            <w:pPr>
              <w:spacing w:after="0"/>
              <w:rPr>
                <w:lang w:val="fr-FR" w:eastAsia="zh-CN"/>
              </w:rPr>
            </w:pPr>
            <w:r w:rsidRPr="004569A1">
              <w:rPr>
                <w:b/>
                <w:lang w:val="fr-FR" w:eastAsia="zh-CN"/>
              </w:rPr>
              <w:lastRenderedPageBreak/>
              <w:t>KI</w:t>
            </w:r>
            <w:r w:rsidRPr="004569A1">
              <w:rPr>
                <w:rFonts w:hint="eastAsia"/>
                <w:b/>
                <w:lang w:val="fr-FR" w:eastAsia="zh-CN"/>
              </w:rPr>
              <w:t>#</w:t>
            </w:r>
            <w:r>
              <w:rPr>
                <w:b/>
                <w:lang w:val="fr-FR" w:eastAsia="zh-CN"/>
              </w:rPr>
              <w:t>3</w:t>
            </w:r>
            <w:r w:rsidRPr="004569A1">
              <w:rPr>
                <w:b/>
                <w:lang w:val="fr-FR" w:eastAsia="zh-CN"/>
              </w:rPr>
              <w:t>:</w:t>
            </w:r>
            <w:r w:rsidRPr="004569A1">
              <w:rPr>
                <w:rFonts w:hint="eastAsia"/>
                <w:b/>
                <w:lang w:val="fr-FR" w:eastAsia="zh-CN"/>
              </w:rPr>
              <w:t xml:space="preserve"> </w:t>
            </w:r>
            <w:r w:rsidRPr="00E96B9B">
              <w:rPr>
                <w:b/>
                <w:lang w:val="fr-FR" w:eastAsia="zh-CN"/>
              </w:rPr>
              <w:t>NWDAF-assisted policy control and QoS enhancement</w:t>
            </w:r>
          </w:p>
        </w:tc>
      </w:tr>
      <w:tr w:rsidR="00E96B9B" w:rsidRPr="00782D88" w14:paraId="304CB4F7" w14:textId="77777777" w:rsidTr="00326C9A">
        <w:tc>
          <w:tcPr>
            <w:tcW w:w="4131" w:type="dxa"/>
            <w:shd w:val="clear" w:color="auto" w:fill="auto"/>
          </w:tcPr>
          <w:p w14:paraId="122E9778" w14:textId="77777777" w:rsidR="00E96B9B" w:rsidRDefault="00E96B9B" w:rsidP="00E96B9B">
            <w:pPr>
              <w:rPr>
                <w:rFonts w:eastAsia="等线"/>
                <w:lang w:eastAsia="zh-CN"/>
              </w:rPr>
            </w:pPr>
            <w:r>
              <w:rPr>
                <w:rFonts w:eastAsia="等线"/>
                <w:lang w:eastAsia="zh-CN"/>
              </w:rPr>
              <w:t>Following conclusions are proposed for KI#3:</w:t>
            </w:r>
          </w:p>
          <w:p w14:paraId="20758101" w14:textId="39E393C4" w:rsidR="00E96B9B" w:rsidRDefault="00E96B9B" w:rsidP="00E96B9B">
            <w:pPr>
              <w:rPr>
                <w:rFonts w:eastAsia="等线"/>
                <w:lang w:eastAsia="zh-CN"/>
              </w:rPr>
            </w:pPr>
            <w:r>
              <w:rPr>
                <w:rFonts w:eastAsia="等线"/>
                <w:lang w:eastAsia="zh-CN"/>
              </w:rPr>
              <w:t>Based on PCF request, NWDAF may provide assistance information analytics to PCF to assist the QoS determination and/or modification of QoS parameters. The PCF may take the assistance information into account to determine QoS parameters for a QoS flow, based on the operator's policy.</w:t>
            </w:r>
          </w:p>
          <w:p w14:paraId="6AA89793" w14:textId="77777777" w:rsidR="00846AC8" w:rsidRDefault="00846AC8" w:rsidP="00E96B9B">
            <w:pPr>
              <w:rPr>
                <w:rFonts w:eastAsia="等线"/>
                <w:lang w:eastAsia="zh-CN"/>
              </w:rPr>
            </w:pPr>
          </w:p>
          <w:p w14:paraId="56E2D5DC" w14:textId="77777777" w:rsidR="00E96B9B" w:rsidRDefault="00E96B9B" w:rsidP="00E96B9B">
            <w:pPr>
              <w:rPr>
                <w:rFonts w:eastAsia="等线"/>
                <w:lang w:eastAsia="zh-CN"/>
              </w:rPr>
            </w:pPr>
            <w:r>
              <w:rPr>
                <w:rFonts w:eastAsia="等线"/>
                <w:lang w:eastAsia="zh-CN"/>
              </w:rPr>
              <w:t>After the PCF determines the QoS parameters, if updated assistance information is received from NWDAF (the updated assistance information may include candidate QoS parameters, the analytics of the duration and usage of established QoS Flows), the PCF may determine to modify the QoS parameters for a QoS flow and provide the modified QoS towards the SMF, based on the operator's policy.</w:t>
            </w:r>
          </w:p>
          <w:p w14:paraId="5733323C" w14:textId="77777777" w:rsidR="00E96B9B" w:rsidRDefault="00E96B9B" w:rsidP="00E96B9B">
            <w:pPr>
              <w:rPr>
                <w:rFonts w:eastAsia="等线"/>
                <w:lang w:eastAsia="zh-CN"/>
              </w:rPr>
            </w:pPr>
            <w:r>
              <w:rPr>
                <w:rFonts w:eastAsia="等线"/>
                <w:lang w:eastAsia="zh-CN"/>
              </w:rPr>
              <w:t>In particular:</w:t>
            </w:r>
          </w:p>
          <w:p w14:paraId="621B156A" w14:textId="77777777" w:rsidR="00E96B9B" w:rsidRDefault="00E96B9B" w:rsidP="00E96B9B">
            <w:pPr>
              <w:pStyle w:val="B1"/>
              <w:rPr>
                <w:rFonts w:eastAsia="等线"/>
                <w:lang w:eastAsia="zh-CN"/>
              </w:rPr>
            </w:pPr>
            <w:r>
              <w:rPr>
                <w:rFonts w:eastAsia="等线"/>
                <w:lang w:eastAsia="zh-CN"/>
              </w:rPr>
              <w:t>-</w:t>
            </w:r>
            <w:r>
              <w:rPr>
                <w:rFonts w:eastAsia="等线"/>
                <w:lang w:eastAsia="zh-CN"/>
              </w:rPr>
              <w:tab/>
              <w:t xml:space="preserve">The PCF may send a analytics request or subscription to NWDAF for QoS and policy assistance information analytics. The PCF may include an analytics ID, Filter Information, one or multiple sets of QoS parameters, the candidate value list(s) for each QoS parameter, requesting expected service experience (e.g. </w:t>
            </w:r>
            <w:proofErr w:type="spellStart"/>
            <w:r>
              <w:rPr>
                <w:rFonts w:eastAsia="等线"/>
                <w:lang w:eastAsia="zh-CN"/>
              </w:rPr>
              <w:t>QoE</w:t>
            </w:r>
            <w:proofErr w:type="spellEnd"/>
            <w:r>
              <w:rPr>
                <w:rFonts w:eastAsia="等线"/>
                <w:lang w:eastAsia="zh-CN"/>
              </w:rPr>
              <w:t>), etc.</w:t>
            </w:r>
          </w:p>
          <w:p w14:paraId="441179BF" w14:textId="77777777" w:rsidR="00E96B9B" w:rsidRDefault="00E96B9B" w:rsidP="00E96B9B">
            <w:pPr>
              <w:pStyle w:val="NO"/>
              <w:rPr>
                <w:rFonts w:eastAsia="等线"/>
                <w:lang w:eastAsia="zh-CN"/>
              </w:rPr>
            </w:pPr>
            <w:r>
              <w:rPr>
                <w:rFonts w:eastAsia="等线"/>
                <w:lang w:eastAsia="zh-CN"/>
              </w:rPr>
              <w:t>NOTE 1:</w:t>
            </w:r>
            <w:r>
              <w:rPr>
                <w:rFonts w:eastAsia="等线"/>
                <w:lang w:eastAsia="zh-CN"/>
              </w:rPr>
              <w:tab/>
              <w:t>Details of the input parameters in the PCF request will be determined in normative stage.</w:t>
            </w:r>
          </w:p>
          <w:p w14:paraId="6D785FFD" w14:textId="77777777" w:rsidR="00E96B9B" w:rsidRDefault="00E96B9B" w:rsidP="00E96B9B">
            <w:pPr>
              <w:pStyle w:val="NO"/>
              <w:rPr>
                <w:rFonts w:eastAsia="等线"/>
                <w:lang w:eastAsia="zh-CN"/>
              </w:rPr>
            </w:pPr>
            <w:r>
              <w:rPr>
                <w:rFonts w:eastAsia="等线"/>
                <w:lang w:eastAsia="zh-CN"/>
              </w:rPr>
              <w:t>NOTE 2:</w:t>
            </w:r>
            <w:r>
              <w:rPr>
                <w:rFonts w:eastAsia="等线"/>
                <w:lang w:eastAsia="zh-CN"/>
              </w:rPr>
              <w:tab/>
              <w:t>Whether to introduce a new analytics ID or reuse existing one will be determined in normative stage.</w:t>
            </w:r>
          </w:p>
          <w:p w14:paraId="3E075151" w14:textId="77777777" w:rsidR="00E96B9B" w:rsidRDefault="00E96B9B" w:rsidP="00E96B9B">
            <w:pPr>
              <w:pStyle w:val="B1"/>
              <w:rPr>
                <w:rFonts w:eastAsia="等线"/>
                <w:lang w:eastAsia="zh-CN"/>
              </w:rPr>
            </w:pPr>
            <w:r>
              <w:rPr>
                <w:rFonts w:eastAsia="等线"/>
                <w:lang w:eastAsia="zh-CN"/>
              </w:rPr>
              <w:t xml:space="preserve"> -</w:t>
            </w:r>
            <w:r>
              <w:rPr>
                <w:rFonts w:eastAsia="等线"/>
                <w:lang w:eastAsia="zh-CN"/>
              </w:rPr>
              <w:tab/>
              <w:t xml:space="preserve">Based on the PCF request, the QoS and policy assistance information analytics provided by NWDAF may include: expected </w:t>
            </w:r>
            <w:proofErr w:type="spellStart"/>
            <w:r>
              <w:rPr>
                <w:rFonts w:eastAsia="等线"/>
                <w:lang w:eastAsia="zh-CN"/>
              </w:rPr>
              <w:t>QoE</w:t>
            </w:r>
            <w:proofErr w:type="spellEnd"/>
            <w:r>
              <w:rPr>
                <w:rFonts w:eastAsia="等线"/>
                <w:lang w:eastAsia="zh-CN"/>
              </w:rPr>
              <w:t xml:space="preserve"> can be achieved by the candidate QoS parameters (the values of the QoS parameters are within the candidate value list provided by the PCF).</w:t>
            </w:r>
          </w:p>
          <w:p w14:paraId="39C75330" w14:textId="77777777" w:rsidR="00E96B9B" w:rsidRDefault="00E96B9B" w:rsidP="00E96B9B">
            <w:pPr>
              <w:pStyle w:val="NO"/>
              <w:rPr>
                <w:rFonts w:eastAsia="等线"/>
                <w:lang w:eastAsia="zh-CN"/>
              </w:rPr>
            </w:pPr>
            <w:r>
              <w:rPr>
                <w:rFonts w:eastAsia="等线"/>
                <w:lang w:eastAsia="zh-CN"/>
              </w:rPr>
              <w:lastRenderedPageBreak/>
              <w:t>NOTE 3: Whether the time window(s) associated with QoS parameters can be provided by PCF and can be then used to determine the candidate QoS will be discussed in the normative work.</w:t>
            </w:r>
          </w:p>
          <w:p w14:paraId="2ECF2C35" w14:textId="77777777" w:rsidR="00E96B9B" w:rsidRDefault="00E96B9B" w:rsidP="00E96B9B">
            <w:pPr>
              <w:pStyle w:val="NO"/>
              <w:rPr>
                <w:rFonts w:eastAsia="等线"/>
                <w:lang w:eastAsia="zh-CN"/>
              </w:rPr>
            </w:pPr>
            <w:r>
              <w:rPr>
                <w:rFonts w:eastAsia="等线"/>
                <w:lang w:eastAsia="zh-CN"/>
              </w:rPr>
              <w:t>NOTE 4:</w:t>
            </w:r>
            <w:r>
              <w:rPr>
                <w:rFonts w:eastAsia="等线"/>
                <w:lang w:eastAsia="zh-CN"/>
              </w:rPr>
              <w:tab/>
              <w:t>Whether to introduce new or reuse existing service/ service operation for providing candidate QoS will be determined in normative phase.</w:t>
            </w:r>
          </w:p>
          <w:p w14:paraId="5CDFC9F0" w14:textId="77777777" w:rsidR="00E96B9B" w:rsidRDefault="00E96B9B" w:rsidP="00E96B9B">
            <w:pPr>
              <w:pStyle w:val="B1"/>
              <w:rPr>
                <w:rFonts w:eastAsia="等线"/>
                <w:lang w:eastAsia="zh-CN"/>
              </w:rPr>
            </w:pPr>
            <w:r>
              <w:rPr>
                <w:rFonts w:eastAsia="等线"/>
                <w:lang w:eastAsia="zh-CN"/>
              </w:rPr>
              <w:t xml:space="preserve"> -</w:t>
            </w:r>
            <w:r>
              <w:rPr>
                <w:rFonts w:eastAsia="等线"/>
                <w:lang w:eastAsia="zh-CN"/>
              </w:rPr>
              <w:tab/>
              <w:t>The PCF may request one or more analytics from the NWDAF that are used within the same analytics target period, i.e. Observed service experience, QoS sustainability, Network Performance analytics, analytics of the duration and usage of the established QoS Flows.</w:t>
            </w:r>
          </w:p>
          <w:p w14:paraId="1052F07B" w14:textId="77777777" w:rsidR="00E96B9B" w:rsidRDefault="00E96B9B" w:rsidP="00E96B9B">
            <w:pPr>
              <w:pStyle w:val="NO"/>
              <w:rPr>
                <w:rFonts w:eastAsia="等线"/>
                <w:lang w:eastAsia="zh-CN"/>
              </w:rPr>
            </w:pPr>
            <w:r>
              <w:rPr>
                <w:rFonts w:eastAsia="等线"/>
                <w:lang w:eastAsia="zh-CN"/>
              </w:rPr>
              <w:t>NOTE 5:</w:t>
            </w:r>
            <w:r>
              <w:rPr>
                <w:rFonts w:eastAsia="等线"/>
                <w:lang w:eastAsia="zh-CN"/>
              </w:rPr>
              <w:tab/>
              <w:t>Possible enhancements to the existing analytics and/or introducing new analytics will be determined in the normative phase.</w:t>
            </w:r>
          </w:p>
          <w:p w14:paraId="58E04E90" w14:textId="7A48359D" w:rsidR="00E96B9B" w:rsidRDefault="00E96B9B" w:rsidP="00E96B9B">
            <w:pPr>
              <w:pStyle w:val="NO"/>
              <w:rPr>
                <w:rFonts w:eastAsia="等线"/>
                <w:lang w:eastAsia="zh-CN"/>
              </w:rPr>
            </w:pPr>
            <w:r>
              <w:rPr>
                <w:rFonts w:eastAsia="等线"/>
                <w:lang w:eastAsia="zh-CN"/>
              </w:rPr>
              <w:t>NOTE 6</w:t>
            </w:r>
            <w:r>
              <w:rPr>
                <w:rFonts w:eastAsia="等线"/>
                <w:lang w:eastAsia="zh-CN"/>
              </w:rPr>
              <w:tab/>
              <w:t>Details of the input data and corresponding data sources for analytics will be determined in normative stage.</w:t>
            </w:r>
          </w:p>
          <w:p w14:paraId="3F3DAEC3" w14:textId="3C6649E1" w:rsidR="00A50F94" w:rsidRDefault="00A50F94" w:rsidP="00E96B9B">
            <w:pPr>
              <w:pStyle w:val="NO"/>
              <w:rPr>
                <w:rFonts w:eastAsia="等线"/>
                <w:lang w:eastAsia="zh-CN"/>
              </w:rPr>
            </w:pPr>
          </w:p>
          <w:p w14:paraId="3B2D0AD0" w14:textId="77777777" w:rsidR="00A50F94" w:rsidRDefault="00A50F94" w:rsidP="00E96B9B">
            <w:pPr>
              <w:pStyle w:val="NO"/>
              <w:rPr>
                <w:rFonts w:eastAsia="等线"/>
                <w:lang w:eastAsia="zh-CN"/>
              </w:rPr>
            </w:pPr>
          </w:p>
          <w:p w14:paraId="3032C6C6" w14:textId="77777777" w:rsidR="00E96B9B" w:rsidRDefault="00E96B9B" w:rsidP="00E96B9B">
            <w:pPr>
              <w:pStyle w:val="NO"/>
              <w:rPr>
                <w:rFonts w:eastAsia="等线"/>
                <w:lang w:eastAsia="zh-CN"/>
              </w:rPr>
            </w:pPr>
            <w:r>
              <w:rPr>
                <w:rFonts w:eastAsia="等线"/>
                <w:lang w:eastAsia="zh-CN"/>
              </w:rPr>
              <w:t>NOTE 7:</w:t>
            </w:r>
            <w:r>
              <w:rPr>
                <w:rFonts w:eastAsia="等线"/>
                <w:lang w:eastAsia="zh-CN"/>
              </w:rPr>
              <w:tab/>
              <w:t>To provide the assistance for policy control and QoS, NWDAF shall not be aware of PCF internal logic.</w:t>
            </w:r>
          </w:p>
          <w:p w14:paraId="57AAFE54" w14:textId="2BD58D76" w:rsidR="00E96B9B" w:rsidRPr="00E96B9B" w:rsidRDefault="00E96B9B" w:rsidP="00E96B9B">
            <w:pPr>
              <w:pStyle w:val="NO"/>
              <w:rPr>
                <w:b/>
                <w:lang w:eastAsia="zh-CN"/>
              </w:rPr>
            </w:pPr>
            <w:r>
              <w:rPr>
                <w:rFonts w:eastAsia="等线"/>
                <w:lang w:eastAsia="zh-CN"/>
              </w:rPr>
              <w:t>NOTE 8: NWDAF can monitor the accuracy performance of the assistance information analytics based on a request from PCF. Whether to reuse the existing procedures for Analytics Accuracy Monitoring (defined in clause 6.2D of TS 23.288 [5]) or not can be decided in the normative phase.</w:t>
            </w:r>
          </w:p>
        </w:tc>
        <w:tc>
          <w:tcPr>
            <w:tcW w:w="4103" w:type="dxa"/>
            <w:shd w:val="clear" w:color="auto" w:fill="auto"/>
          </w:tcPr>
          <w:p w14:paraId="1C656DED" w14:textId="77777777" w:rsidR="00E96B9B" w:rsidRDefault="00E96B9B" w:rsidP="00260B56">
            <w:pPr>
              <w:spacing w:after="0"/>
              <w:rPr>
                <w:lang w:val="fr-FR" w:eastAsia="zh-CN"/>
              </w:rPr>
            </w:pPr>
          </w:p>
          <w:p w14:paraId="245C8408" w14:textId="77777777" w:rsidR="00EA1393" w:rsidRDefault="00EA1393" w:rsidP="00260B56">
            <w:pPr>
              <w:spacing w:after="0"/>
              <w:rPr>
                <w:lang w:val="fr-FR" w:eastAsia="zh-CN"/>
              </w:rPr>
            </w:pPr>
          </w:p>
          <w:p w14:paraId="01B7E6B9" w14:textId="77777777" w:rsidR="00EA1393" w:rsidRDefault="00EA1393" w:rsidP="00260B56">
            <w:pPr>
              <w:spacing w:after="0"/>
              <w:rPr>
                <w:lang w:eastAsia="zh-CN"/>
              </w:rPr>
            </w:pPr>
            <w:r>
              <w:rPr>
                <w:lang w:eastAsia="zh-CN"/>
              </w:rPr>
              <w:t xml:space="preserve">Impact on </w:t>
            </w:r>
            <w:r w:rsidRPr="004D1C55">
              <w:rPr>
                <w:lang w:eastAsia="zh-CN"/>
              </w:rPr>
              <w:t>NWDAF-assisted policy control and QoS enhancement</w:t>
            </w:r>
          </w:p>
          <w:p w14:paraId="2FD96B38" w14:textId="3AB81DA2" w:rsidR="00EA1393" w:rsidRDefault="00BE7B36" w:rsidP="00260B56">
            <w:pPr>
              <w:spacing w:after="0"/>
              <w:rPr>
                <w:lang w:eastAsia="zh-CN"/>
              </w:rPr>
            </w:pPr>
            <w:r>
              <w:rPr>
                <w:lang w:eastAsia="zh-CN"/>
              </w:rPr>
              <w:t xml:space="preserve">Existing NWDAF service can be </w:t>
            </w:r>
            <w:proofErr w:type="spellStart"/>
            <w:r>
              <w:rPr>
                <w:lang w:eastAsia="zh-CN"/>
              </w:rPr>
              <w:t>resued</w:t>
            </w:r>
            <w:proofErr w:type="spellEnd"/>
            <w:r>
              <w:rPr>
                <w:lang w:eastAsia="zh-CN"/>
              </w:rPr>
              <w:t xml:space="preserve">, whether a </w:t>
            </w:r>
            <w:r>
              <w:rPr>
                <w:rFonts w:eastAsia="等线"/>
                <w:lang w:eastAsia="zh-CN"/>
              </w:rPr>
              <w:t>new analytics ID or reuse existing one is TBD</w:t>
            </w:r>
            <w:r w:rsidR="00A84B92">
              <w:rPr>
                <w:rFonts w:eastAsia="等线"/>
                <w:lang w:eastAsia="zh-CN"/>
              </w:rPr>
              <w:t xml:space="preserve"> based on stage-2 progress</w:t>
            </w:r>
            <w:r w:rsidR="002717C8" w:rsidRPr="00905012">
              <w:rPr>
                <w:rFonts w:eastAsia="等线"/>
                <w:highlight w:val="yellow"/>
                <w:lang w:val="fr-FR" w:eastAsia="zh-CN"/>
              </w:rPr>
              <w:t xml:space="preserve"> (C</w:t>
            </w:r>
            <w:r w:rsidR="002717C8" w:rsidRPr="006F64B9">
              <w:rPr>
                <w:rFonts w:eastAsia="等线"/>
                <w:highlight w:val="yellow"/>
                <w:lang w:val="fr-FR" w:eastAsia="zh-CN"/>
              </w:rPr>
              <w:t>T3</w:t>
            </w:r>
            <w:r w:rsidR="002717C8" w:rsidRPr="005C37C7">
              <w:rPr>
                <w:rFonts w:eastAsia="等线"/>
                <w:highlight w:val="yellow"/>
                <w:lang w:val="fr-FR" w:eastAsia="zh-CN"/>
              </w:rPr>
              <w:t>)</w:t>
            </w:r>
          </w:p>
          <w:p w14:paraId="3A1E54A5" w14:textId="7A741FBC" w:rsidR="00EA1393" w:rsidRDefault="00EA1393" w:rsidP="00260B56">
            <w:pPr>
              <w:spacing w:after="0"/>
              <w:rPr>
                <w:lang w:eastAsia="zh-CN"/>
              </w:rPr>
            </w:pPr>
          </w:p>
          <w:p w14:paraId="53F263F6" w14:textId="14F1A72A" w:rsidR="00846AC8" w:rsidRDefault="00846AC8" w:rsidP="00260B56">
            <w:pPr>
              <w:spacing w:after="0"/>
              <w:rPr>
                <w:lang w:eastAsia="zh-CN"/>
              </w:rPr>
            </w:pPr>
          </w:p>
          <w:p w14:paraId="15A6C516" w14:textId="60CBC648" w:rsidR="00846AC8" w:rsidRDefault="00846AC8" w:rsidP="00260B56">
            <w:pPr>
              <w:spacing w:after="0"/>
              <w:rPr>
                <w:lang w:eastAsia="zh-CN"/>
              </w:rPr>
            </w:pPr>
          </w:p>
          <w:p w14:paraId="048296DF" w14:textId="77777777" w:rsidR="00846AC8" w:rsidRDefault="00846AC8" w:rsidP="00260B56">
            <w:pPr>
              <w:spacing w:after="0"/>
              <w:rPr>
                <w:lang w:eastAsia="zh-CN"/>
              </w:rPr>
            </w:pPr>
          </w:p>
          <w:p w14:paraId="6BF51510" w14:textId="1411C04F" w:rsidR="00AB61AA" w:rsidRDefault="00BE7B36" w:rsidP="00AB61AA">
            <w:pPr>
              <w:spacing w:after="0"/>
              <w:rPr>
                <w:lang w:eastAsia="zh-CN"/>
              </w:rPr>
            </w:pPr>
            <w:r>
              <w:rPr>
                <w:rFonts w:hint="eastAsia"/>
                <w:lang w:eastAsia="zh-CN"/>
              </w:rPr>
              <w:t>C</w:t>
            </w:r>
            <w:r>
              <w:rPr>
                <w:lang w:eastAsia="zh-CN"/>
              </w:rPr>
              <w:t xml:space="preserve">larification on </w:t>
            </w:r>
            <w:r>
              <w:rPr>
                <w:rFonts w:eastAsia="等线"/>
                <w:lang w:eastAsia="zh-CN"/>
              </w:rPr>
              <w:t>PCF may take the assistance information into account to determine QoS parameters for a QoS flow, based on the operator's policy.</w:t>
            </w:r>
            <w:r w:rsidR="00AB61AA" w:rsidRPr="00905012">
              <w:rPr>
                <w:rFonts w:eastAsia="等线"/>
                <w:highlight w:val="yellow"/>
                <w:lang w:val="fr-FR" w:eastAsia="zh-CN"/>
              </w:rPr>
              <w:t xml:space="preserve"> (C</w:t>
            </w:r>
            <w:r w:rsidR="00AB61AA" w:rsidRPr="006F64B9">
              <w:rPr>
                <w:rFonts w:eastAsia="等线"/>
                <w:highlight w:val="yellow"/>
                <w:lang w:val="fr-FR" w:eastAsia="zh-CN"/>
              </w:rPr>
              <w:t>T3</w:t>
            </w:r>
            <w:r w:rsidR="00AB61AA" w:rsidRPr="005C37C7">
              <w:rPr>
                <w:rFonts w:eastAsia="等线"/>
                <w:highlight w:val="yellow"/>
                <w:lang w:val="fr-FR" w:eastAsia="zh-CN"/>
              </w:rPr>
              <w:t>)</w:t>
            </w:r>
          </w:p>
          <w:p w14:paraId="7B24502E" w14:textId="3435EEAA" w:rsidR="00EA1393" w:rsidRDefault="00EA1393" w:rsidP="00260B56">
            <w:pPr>
              <w:spacing w:after="0"/>
              <w:rPr>
                <w:lang w:eastAsia="zh-CN"/>
              </w:rPr>
            </w:pPr>
          </w:p>
          <w:p w14:paraId="135EAC23" w14:textId="77777777" w:rsidR="00EA1393" w:rsidRDefault="00EA1393" w:rsidP="00260B56">
            <w:pPr>
              <w:spacing w:after="0"/>
              <w:rPr>
                <w:lang w:eastAsia="zh-CN"/>
              </w:rPr>
            </w:pPr>
          </w:p>
          <w:p w14:paraId="7356129B" w14:textId="4B4DACD5" w:rsidR="0096446D" w:rsidRDefault="00EA1393" w:rsidP="0096446D">
            <w:pPr>
              <w:spacing w:after="0"/>
              <w:rPr>
                <w:lang w:eastAsia="zh-CN"/>
              </w:rPr>
            </w:pPr>
            <w:r>
              <w:rPr>
                <w:rFonts w:hint="eastAsia"/>
                <w:lang w:eastAsia="zh-CN"/>
              </w:rPr>
              <w:t>C</w:t>
            </w:r>
            <w:r>
              <w:rPr>
                <w:lang w:eastAsia="zh-CN"/>
              </w:rPr>
              <w:t xml:space="preserve">larification on </w:t>
            </w:r>
            <w:r>
              <w:rPr>
                <w:rFonts w:eastAsia="等线"/>
                <w:lang w:eastAsia="zh-CN"/>
              </w:rPr>
              <w:t>PCF may determine to modify the QoS parameters for a QoS flow based on updated assistance information from NWDAF</w:t>
            </w:r>
            <w:r w:rsidR="00972AE3">
              <w:rPr>
                <w:rFonts w:eastAsia="等线"/>
                <w:lang w:eastAsia="zh-CN"/>
              </w:rPr>
              <w:t xml:space="preserve"> </w:t>
            </w:r>
            <w:r w:rsidR="000966A2" w:rsidRPr="00FE7F4F">
              <w:rPr>
                <w:rFonts w:eastAsia="等线"/>
                <w:highlight w:val="yellow"/>
                <w:lang w:eastAsia="zh-CN"/>
              </w:rPr>
              <w:t>(</w:t>
            </w:r>
            <w:r w:rsidR="0096446D" w:rsidRPr="00FE7F4F">
              <w:rPr>
                <w:rFonts w:eastAsia="等线"/>
                <w:highlight w:val="yellow"/>
                <w:lang w:val="fr-FR" w:eastAsia="zh-CN"/>
              </w:rPr>
              <w:t>CT3)</w:t>
            </w:r>
          </w:p>
          <w:p w14:paraId="185B8137" w14:textId="4814B7EC" w:rsidR="00EA1393" w:rsidRPr="0096446D" w:rsidRDefault="00EA1393" w:rsidP="00260B56">
            <w:pPr>
              <w:spacing w:after="0"/>
              <w:rPr>
                <w:lang w:eastAsia="zh-CN"/>
              </w:rPr>
            </w:pPr>
          </w:p>
          <w:p w14:paraId="3FF132B4" w14:textId="77777777" w:rsidR="00EA1393" w:rsidRDefault="00EA1393" w:rsidP="00260B56">
            <w:pPr>
              <w:spacing w:after="0"/>
              <w:rPr>
                <w:lang w:eastAsia="zh-CN"/>
              </w:rPr>
            </w:pPr>
          </w:p>
          <w:p w14:paraId="13C5E8A6" w14:textId="77777777" w:rsidR="00EA1393" w:rsidRDefault="00EA1393" w:rsidP="00260B56">
            <w:pPr>
              <w:spacing w:after="0"/>
              <w:rPr>
                <w:lang w:eastAsia="zh-CN"/>
              </w:rPr>
            </w:pPr>
          </w:p>
          <w:p w14:paraId="4F7D44A1" w14:textId="27C9AD26" w:rsidR="00EA1393" w:rsidRDefault="00E62577" w:rsidP="00260B56">
            <w:pPr>
              <w:spacing w:after="0"/>
              <w:rPr>
                <w:rFonts w:eastAsia="等线"/>
                <w:lang w:eastAsia="zh-CN"/>
              </w:rPr>
            </w:pPr>
            <w:r>
              <w:rPr>
                <w:rFonts w:eastAsia="等线"/>
                <w:lang w:eastAsia="zh-CN"/>
              </w:rPr>
              <w:t>PCF subscribes to NWDAF for QoS and policy assistance information analytics.</w:t>
            </w:r>
            <w:r w:rsidR="00BE7B36">
              <w:rPr>
                <w:rFonts w:eastAsia="等线"/>
                <w:lang w:eastAsia="zh-CN"/>
              </w:rPr>
              <w:t xml:space="preserve"> </w:t>
            </w:r>
          </w:p>
          <w:p w14:paraId="151E7F18" w14:textId="277A2FE6" w:rsidR="0024544B" w:rsidRDefault="00BE7B36" w:rsidP="00260B56">
            <w:pPr>
              <w:spacing w:after="0"/>
              <w:rPr>
                <w:rFonts w:eastAsia="等线"/>
                <w:lang w:eastAsia="zh-CN"/>
              </w:rPr>
            </w:pPr>
            <w:r>
              <w:rPr>
                <w:rFonts w:eastAsia="等线"/>
                <w:lang w:eastAsia="zh-CN"/>
              </w:rPr>
              <w:t>Details of the input parameters in the PCF request is TBD</w:t>
            </w:r>
            <w:r w:rsidR="007A6A7F">
              <w:rPr>
                <w:rFonts w:eastAsia="等线"/>
                <w:lang w:eastAsia="zh-CN"/>
              </w:rPr>
              <w:t xml:space="preserve"> based on stage-2 progress</w:t>
            </w:r>
            <w:r w:rsidR="00B22D12">
              <w:rPr>
                <w:rFonts w:eastAsia="等线"/>
                <w:lang w:eastAsia="zh-CN"/>
              </w:rPr>
              <w:t xml:space="preserve"> </w:t>
            </w:r>
            <w:r w:rsidR="007A6A7F" w:rsidRPr="00FE7F4F">
              <w:rPr>
                <w:rFonts w:eastAsia="等线"/>
                <w:highlight w:val="yellow"/>
                <w:lang w:eastAsia="zh-CN"/>
              </w:rPr>
              <w:t>(</w:t>
            </w:r>
            <w:r w:rsidR="007A6A7F" w:rsidRPr="00FE7F4F">
              <w:rPr>
                <w:rFonts w:eastAsia="等线"/>
                <w:highlight w:val="yellow"/>
                <w:lang w:val="fr-FR" w:eastAsia="zh-CN"/>
              </w:rPr>
              <w:t>CT3)</w:t>
            </w:r>
          </w:p>
          <w:p w14:paraId="6167E175" w14:textId="77777777" w:rsidR="007A6A7F" w:rsidRDefault="007A6A7F" w:rsidP="00260B56">
            <w:pPr>
              <w:spacing w:after="0"/>
              <w:rPr>
                <w:lang w:eastAsia="zh-CN"/>
              </w:rPr>
            </w:pPr>
          </w:p>
          <w:p w14:paraId="2500507D" w14:textId="5EAE9EDE" w:rsidR="00BE7B36" w:rsidRDefault="00BE7B36" w:rsidP="00260B56">
            <w:pPr>
              <w:spacing w:after="0"/>
              <w:rPr>
                <w:lang w:eastAsia="zh-CN"/>
              </w:rPr>
            </w:pPr>
            <w:r>
              <w:rPr>
                <w:lang w:eastAsia="zh-CN"/>
              </w:rPr>
              <w:t xml:space="preserve">Existing NWDAF service can be </w:t>
            </w:r>
            <w:proofErr w:type="spellStart"/>
            <w:r>
              <w:rPr>
                <w:lang w:eastAsia="zh-CN"/>
              </w:rPr>
              <w:t>resued</w:t>
            </w:r>
            <w:proofErr w:type="spellEnd"/>
            <w:r>
              <w:rPr>
                <w:lang w:eastAsia="zh-CN"/>
              </w:rPr>
              <w:t xml:space="preserve">, but new </w:t>
            </w:r>
            <w:r>
              <w:rPr>
                <w:rFonts w:eastAsia="等线"/>
                <w:lang w:eastAsia="zh-CN"/>
              </w:rPr>
              <w:t>input parameters will be included</w:t>
            </w:r>
            <w:r w:rsidR="00B67671">
              <w:rPr>
                <w:rFonts w:eastAsia="等线"/>
                <w:lang w:val="fr-FR" w:eastAsia="zh-CN"/>
              </w:rPr>
              <w:t>.</w:t>
            </w:r>
            <w:r w:rsidR="001A55B8" w:rsidRPr="00FE7F4F">
              <w:rPr>
                <w:rFonts w:eastAsia="等线"/>
                <w:highlight w:val="yellow"/>
                <w:lang w:eastAsia="zh-CN"/>
              </w:rPr>
              <w:t xml:space="preserve"> (</w:t>
            </w:r>
            <w:r w:rsidR="001A55B8" w:rsidRPr="00FE7F4F">
              <w:rPr>
                <w:rFonts w:eastAsia="等线"/>
                <w:highlight w:val="yellow"/>
                <w:lang w:val="fr-FR" w:eastAsia="zh-CN"/>
              </w:rPr>
              <w:t>CT3)</w:t>
            </w:r>
          </w:p>
          <w:p w14:paraId="393E11D2" w14:textId="77777777" w:rsidR="0024544B" w:rsidRDefault="0024544B" w:rsidP="00260B56">
            <w:pPr>
              <w:spacing w:after="0"/>
              <w:rPr>
                <w:lang w:eastAsia="zh-CN"/>
              </w:rPr>
            </w:pPr>
          </w:p>
          <w:p w14:paraId="2EF23686" w14:textId="77777777" w:rsidR="0024544B" w:rsidRDefault="0024544B" w:rsidP="00260B56">
            <w:pPr>
              <w:spacing w:after="0"/>
              <w:rPr>
                <w:lang w:eastAsia="zh-CN"/>
              </w:rPr>
            </w:pPr>
          </w:p>
          <w:p w14:paraId="4F6D5365" w14:textId="77777777" w:rsidR="0024544B" w:rsidRDefault="0024544B" w:rsidP="00260B56">
            <w:pPr>
              <w:spacing w:after="0"/>
              <w:rPr>
                <w:lang w:eastAsia="zh-CN"/>
              </w:rPr>
            </w:pPr>
          </w:p>
          <w:p w14:paraId="1E4C2D80" w14:textId="77777777" w:rsidR="0024544B" w:rsidRDefault="0024544B" w:rsidP="00260B56">
            <w:pPr>
              <w:spacing w:after="0"/>
              <w:rPr>
                <w:lang w:eastAsia="zh-CN"/>
              </w:rPr>
            </w:pPr>
          </w:p>
          <w:p w14:paraId="4CA26A11" w14:textId="77777777" w:rsidR="0024544B" w:rsidRDefault="0024544B" w:rsidP="00260B56">
            <w:pPr>
              <w:spacing w:after="0"/>
              <w:rPr>
                <w:lang w:eastAsia="zh-CN"/>
              </w:rPr>
            </w:pPr>
          </w:p>
          <w:p w14:paraId="64905C1A" w14:textId="77777777" w:rsidR="0024544B" w:rsidRDefault="0024544B" w:rsidP="00260B56">
            <w:pPr>
              <w:spacing w:after="0"/>
              <w:rPr>
                <w:lang w:eastAsia="zh-CN"/>
              </w:rPr>
            </w:pPr>
          </w:p>
          <w:p w14:paraId="1EC7A7C6" w14:textId="77777777" w:rsidR="0024544B" w:rsidRDefault="0024544B" w:rsidP="00260B56">
            <w:pPr>
              <w:spacing w:after="0"/>
              <w:rPr>
                <w:lang w:eastAsia="zh-CN"/>
              </w:rPr>
            </w:pPr>
          </w:p>
          <w:p w14:paraId="6F57360D" w14:textId="77777777" w:rsidR="0024544B" w:rsidRDefault="0024544B" w:rsidP="00260B56">
            <w:pPr>
              <w:spacing w:after="0"/>
              <w:rPr>
                <w:lang w:eastAsia="zh-CN"/>
              </w:rPr>
            </w:pPr>
          </w:p>
          <w:p w14:paraId="3F29AE1F" w14:textId="77777777" w:rsidR="0024544B" w:rsidRDefault="0024544B" w:rsidP="00260B56">
            <w:pPr>
              <w:spacing w:after="0"/>
              <w:rPr>
                <w:lang w:eastAsia="zh-CN"/>
              </w:rPr>
            </w:pPr>
          </w:p>
          <w:p w14:paraId="38BA7504" w14:textId="77777777" w:rsidR="0024544B" w:rsidRDefault="0024544B" w:rsidP="00260B56">
            <w:pPr>
              <w:spacing w:after="0"/>
              <w:rPr>
                <w:lang w:eastAsia="zh-CN"/>
              </w:rPr>
            </w:pPr>
          </w:p>
          <w:p w14:paraId="686F99F9" w14:textId="77777777" w:rsidR="0024544B" w:rsidRDefault="0024544B" w:rsidP="00260B56">
            <w:pPr>
              <w:spacing w:after="0"/>
              <w:rPr>
                <w:lang w:eastAsia="zh-CN"/>
              </w:rPr>
            </w:pPr>
          </w:p>
          <w:p w14:paraId="6FE2C7AB" w14:textId="77777777" w:rsidR="0024544B" w:rsidRDefault="0024544B" w:rsidP="00260B56">
            <w:pPr>
              <w:spacing w:after="0"/>
              <w:rPr>
                <w:lang w:eastAsia="zh-CN"/>
              </w:rPr>
            </w:pPr>
          </w:p>
          <w:p w14:paraId="00E4AC5D" w14:textId="5AE58CBB" w:rsidR="0024544B" w:rsidRDefault="0024544B" w:rsidP="0024544B">
            <w:pPr>
              <w:spacing w:after="0"/>
              <w:rPr>
                <w:rFonts w:eastAsia="等线"/>
                <w:lang w:eastAsia="zh-CN"/>
              </w:rPr>
            </w:pPr>
            <w:r>
              <w:rPr>
                <w:rFonts w:eastAsia="等线"/>
                <w:lang w:eastAsia="zh-CN"/>
              </w:rPr>
              <w:t>NWDAF accepts the subscription for QoS and policy assistance information analytics from PCF.</w:t>
            </w:r>
            <w:r w:rsidR="0037710D" w:rsidRPr="00FE7F4F">
              <w:rPr>
                <w:rFonts w:eastAsia="等线"/>
                <w:highlight w:val="yellow"/>
                <w:lang w:eastAsia="zh-CN"/>
              </w:rPr>
              <w:t xml:space="preserve"> (</w:t>
            </w:r>
            <w:r w:rsidR="0037710D" w:rsidRPr="00FE7F4F">
              <w:rPr>
                <w:rFonts w:eastAsia="等线"/>
                <w:highlight w:val="yellow"/>
                <w:lang w:val="fr-FR" w:eastAsia="zh-CN"/>
              </w:rPr>
              <w:t>CT3)</w:t>
            </w:r>
          </w:p>
          <w:p w14:paraId="425BEB7F" w14:textId="3354CE81" w:rsidR="00BE7B36" w:rsidRDefault="00BE7B36" w:rsidP="00BE7B36">
            <w:pPr>
              <w:spacing w:after="0"/>
              <w:rPr>
                <w:lang w:eastAsia="zh-CN"/>
              </w:rPr>
            </w:pPr>
            <w:r>
              <w:rPr>
                <w:lang w:eastAsia="zh-CN"/>
              </w:rPr>
              <w:t xml:space="preserve">Existing NWDAF service can be </w:t>
            </w:r>
            <w:proofErr w:type="spellStart"/>
            <w:r>
              <w:rPr>
                <w:lang w:eastAsia="zh-CN"/>
              </w:rPr>
              <w:t>resued</w:t>
            </w:r>
            <w:proofErr w:type="spellEnd"/>
            <w:r>
              <w:rPr>
                <w:lang w:eastAsia="zh-CN"/>
              </w:rPr>
              <w:t xml:space="preserve">, but new </w:t>
            </w:r>
            <w:r>
              <w:rPr>
                <w:rFonts w:eastAsia="等线"/>
                <w:lang w:eastAsia="zh-CN"/>
              </w:rPr>
              <w:t>output parameters will be included</w:t>
            </w:r>
            <w:r w:rsidR="0037710D" w:rsidRPr="00FE7F4F">
              <w:rPr>
                <w:rFonts w:eastAsia="等线"/>
                <w:highlight w:val="yellow"/>
                <w:lang w:eastAsia="zh-CN"/>
              </w:rPr>
              <w:t xml:space="preserve"> (</w:t>
            </w:r>
            <w:r w:rsidR="0037710D" w:rsidRPr="00FE7F4F">
              <w:rPr>
                <w:rFonts w:eastAsia="等线"/>
                <w:highlight w:val="yellow"/>
                <w:lang w:val="fr-FR" w:eastAsia="zh-CN"/>
              </w:rPr>
              <w:t>CT3)</w:t>
            </w:r>
          </w:p>
          <w:p w14:paraId="727BC53D" w14:textId="77777777" w:rsidR="0024544B" w:rsidRPr="0024544B" w:rsidRDefault="0024544B" w:rsidP="00260B56">
            <w:pPr>
              <w:spacing w:after="0"/>
              <w:rPr>
                <w:lang w:eastAsia="zh-CN"/>
              </w:rPr>
            </w:pPr>
          </w:p>
          <w:p w14:paraId="79842975" w14:textId="77777777" w:rsidR="0024544B" w:rsidRDefault="0024544B" w:rsidP="00260B56">
            <w:pPr>
              <w:spacing w:after="0"/>
              <w:rPr>
                <w:lang w:eastAsia="zh-CN"/>
              </w:rPr>
            </w:pPr>
          </w:p>
          <w:p w14:paraId="0FBAA79B" w14:textId="39B3E8AA" w:rsidR="0024544B" w:rsidRDefault="0024544B" w:rsidP="00260B56">
            <w:pPr>
              <w:spacing w:after="0"/>
              <w:rPr>
                <w:lang w:eastAsia="zh-CN"/>
              </w:rPr>
            </w:pPr>
          </w:p>
          <w:p w14:paraId="45F18F02" w14:textId="5F0823FB" w:rsidR="00A56375" w:rsidRDefault="00A56375" w:rsidP="00260B56">
            <w:pPr>
              <w:spacing w:after="0"/>
              <w:rPr>
                <w:lang w:eastAsia="zh-CN"/>
              </w:rPr>
            </w:pPr>
          </w:p>
          <w:p w14:paraId="56592F5F" w14:textId="367B2B86" w:rsidR="00A56375" w:rsidRDefault="00A56375" w:rsidP="00260B56">
            <w:pPr>
              <w:spacing w:after="0"/>
              <w:rPr>
                <w:lang w:eastAsia="zh-CN"/>
              </w:rPr>
            </w:pPr>
          </w:p>
          <w:p w14:paraId="02E81835" w14:textId="77777777" w:rsidR="00A56375" w:rsidRDefault="00A56375" w:rsidP="00260B56">
            <w:pPr>
              <w:spacing w:after="0"/>
              <w:rPr>
                <w:lang w:eastAsia="zh-CN"/>
              </w:rPr>
            </w:pPr>
          </w:p>
          <w:p w14:paraId="096C80B6" w14:textId="77777777" w:rsidR="00A56375" w:rsidRDefault="00A56375" w:rsidP="00260B56">
            <w:pPr>
              <w:spacing w:after="0"/>
              <w:rPr>
                <w:lang w:eastAsia="zh-CN"/>
              </w:rPr>
            </w:pPr>
          </w:p>
          <w:p w14:paraId="66EB1DED" w14:textId="77777777" w:rsidR="00A56375" w:rsidRDefault="00A56375" w:rsidP="00260B56">
            <w:pPr>
              <w:spacing w:after="0"/>
              <w:rPr>
                <w:lang w:eastAsia="zh-CN"/>
              </w:rPr>
            </w:pPr>
          </w:p>
          <w:p w14:paraId="3159826D" w14:textId="77777777" w:rsidR="00A56375" w:rsidRDefault="00A56375" w:rsidP="00260B56">
            <w:pPr>
              <w:spacing w:after="0"/>
              <w:rPr>
                <w:lang w:eastAsia="zh-CN"/>
              </w:rPr>
            </w:pPr>
          </w:p>
          <w:p w14:paraId="1C09BE54" w14:textId="77777777" w:rsidR="00A56375" w:rsidRDefault="00A56375" w:rsidP="00260B56">
            <w:pPr>
              <w:spacing w:after="0"/>
              <w:rPr>
                <w:lang w:eastAsia="zh-CN"/>
              </w:rPr>
            </w:pPr>
          </w:p>
          <w:p w14:paraId="2BE24C69" w14:textId="77777777" w:rsidR="00A56375" w:rsidRDefault="00A56375" w:rsidP="00260B56">
            <w:pPr>
              <w:spacing w:after="0"/>
              <w:rPr>
                <w:lang w:eastAsia="zh-CN"/>
              </w:rPr>
            </w:pPr>
          </w:p>
          <w:p w14:paraId="6CE6E8F1" w14:textId="77777777" w:rsidR="00A56375" w:rsidRDefault="00A56375" w:rsidP="00260B56">
            <w:pPr>
              <w:spacing w:after="0"/>
              <w:rPr>
                <w:lang w:eastAsia="zh-CN"/>
              </w:rPr>
            </w:pPr>
          </w:p>
          <w:p w14:paraId="5670CB0D" w14:textId="77777777" w:rsidR="00A56375" w:rsidRDefault="00A56375" w:rsidP="00260B56">
            <w:pPr>
              <w:spacing w:after="0"/>
              <w:rPr>
                <w:lang w:eastAsia="zh-CN"/>
              </w:rPr>
            </w:pPr>
          </w:p>
          <w:p w14:paraId="3E9CFDEE" w14:textId="77777777" w:rsidR="00A56375" w:rsidRDefault="00A56375" w:rsidP="00260B56">
            <w:pPr>
              <w:spacing w:after="0"/>
              <w:rPr>
                <w:lang w:eastAsia="zh-CN"/>
              </w:rPr>
            </w:pPr>
          </w:p>
          <w:p w14:paraId="57BFD723" w14:textId="77777777" w:rsidR="00A56375" w:rsidRDefault="00A56375" w:rsidP="00260B56">
            <w:pPr>
              <w:spacing w:after="0"/>
              <w:rPr>
                <w:lang w:eastAsia="zh-CN"/>
              </w:rPr>
            </w:pPr>
          </w:p>
          <w:p w14:paraId="0C1851C4" w14:textId="76318A45" w:rsidR="00A56375" w:rsidRDefault="00A93F71" w:rsidP="00260B56">
            <w:pPr>
              <w:spacing w:after="0"/>
              <w:rPr>
                <w:rFonts w:eastAsia="等线"/>
                <w:lang w:eastAsia="zh-CN"/>
              </w:rPr>
            </w:pPr>
            <w:r>
              <w:rPr>
                <w:rFonts w:eastAsia="等线"/>
                <w:lang w:eastAsia="zh-CN"/>
              </w:rPr>
              <w:t xml:space="preserve">Clarification on </w:t>
            </w:r>
            <w:r w:rsidR="00A56375">
              <w:rPr>
                <w:rFonts w:eastAsia="等线"/>
                <w:lang w:eastAsia="zh-CN"/>
              </w:rPr>
              <w:t>PCF may request one or more analytics from the NWDAF</w:t>
            </w:r>
            <w:r>
              <w:rPr>
                <w:rFonts w:eastAsia="等线"/>
                <w:lang w:eastAsia="zh-CN"/>
              </w:rPr>
              <w:t xml:space="preserve"> within the same analytics target period</w:t>
            </w:r>
            <w:r w:rsidR="00B40705">
              <w:rPr>
                <w:rFonts w:eastAsia="等线"/>
                <w:lang w:eastAsia="zh-CN"/>
              </w:rPr>
              <w:t xml:space="preserve"> </w:t>
            </w:r>
            <w:r w:rsidR="00B40705" w:rsidRPr="00FE7F4F">
              <w:rPr>
                <w:rFonts w:eastAsia="等线"/>
                <w:highlight w:val="yellow"/>
                <w:lang w:eastAsia="zh-CN"/>
              </w:rPr>
              <w:t>(</w:t>
            </w:r>
            <w:r w:rsidR="00B40705" w:rsidRPr="00FE7F4F">
              <w:rPr>
                <w:rFonts w:eastAsia="等线"/>
                <w:highlight w:val="yellow"/>
                <w:lang w:val="fr-FR" w:eastAsia="zh-CN"/>
              </w:rPr>
              <w:t>CT3)</w:t>
            </w:r>
          </w:p>
          <w:p w14:paraId="146C631D" w14:textId="51C33750" w:rsidR="00A56375" w:rsidRDefault="00A56375" w:rsidP="00260B56">
            <w:pPr>
              <w:spacing w:after="0"/>
              <w:rPr>
                <w:rFonts w:eastAsia="等线"/>
                <w:lang w:eastAsia="zh-CN"/>
              </w:rPr>
            </w:pPr>
          </w:p>
          <w:p w14:paraId="6470ADAA" w14:textId="77777777" w:rsidR="00A56375" w:rsidRDefault="00A56375" w:rsidP="00260B56">
            <w:pPr>
              <w:spacing w:after="0"/>
              <w:rPr>
                <w:rFonts w:eastAsia="等线"/>
                <w:lang w:eastAsia="zh-CN"/>
              </w:rPr>
            </w:pPr>
          </w:p>
          <w:p w14:paraId="3223FCFB" w14:textId="77777777" w:rsidR="00A56375" w:rsidRDefault="00A56375" w:rsidP="00260B56">
            <w:pPr>
              <w:spacing w:after="0"/>
              <w:rPr>
                <w:lang w:eastAsia="zh-CN"/>
              </w:rPr>
            </w:pPr>
          </w:p>
          <w:p w14:paraId="6A5FB525" w14:textId="77777777" w:rsidR="00EB0279" w:rsidRDefault="00EB0279" w:rsidP="00260B56">
            <w:pPr>
              <w:spacing w:after="0"/>
              <w:rPr>
                <w:lang w:eastAsia="zh-CN"/>
              </w:rPr>
            </w:pPr>
          </w:p>
          <w:p w14:paraId="6A3D383B" w14:textId="77777777" w:rsidR="00EB0279" w:rsidRDefault="00EB0279" w:rsidP="00260B56">
            <w:pPr>
              <w:spacing w:after="0"/>
              <w:rPr>
                <w:lang w:eastAsia="zh-CN"/>
              </w:rPr>
            </w:pPr>
          </w:p>
          <w:p w14:paraId="11E36EDC" w14:textId="77777777" w:rsidR="00EB0279" w:rsidRDefault="00EB0279" w:rsidP="00260B56">
            <w:pPr>
              <w:spacing w:after="0"/>
              <w:rPr>
                <w:lang w:eastAsia="zh-CN"/>
              </w:rPr>
            </w:pPr>
          </w:p>
          <w:p w14:paraId="2926D295" w14:textId="77777777" w:rsidR="00EB0279" w:rsidRDefault="00EB0279" w:rsidP="00260B56">
            <w:pPr>
              <w:spacing w:after="0"/>
              <w:rPr>
                <w:lang w:eastAsia="zh-CN"/>
              </w:rPr>
            </w:pPr>
          </w:p>
          <w:p w14:paraId="5568BF8F" w14:textId="77777777" w:rsidR="00EB0279" w:rsidRDefault="00EB0279" w:rsidP="00260B56">
            <w:pPr>
              <w:spacing w:after="0"/>
              <w:rPr>
                <w:lang w:eastAsia="zh-CN"/>
              </w:rPr>
            </w:pPr>
          </w:p>
          <w:p w14:paraId="45BBE7D1" w14:textId="77777777" w:rsidR="00EB0279" w:rsidRDefault="00EB0279" w:rsidP="00260B56">
            <w:pPr>
              <w:spacing w:after="0"/>
              <w:rPr>
                <w:lang w:eastAsia="zh-CN"/>
              </w:rPr>
            </w:pPr>
          </w:p>
          <w:p w14:paraId="5CDEB935" w14:textId="14EB6C7F" w:rsidR="00EB0279" w:rsidRPr="001B7D15" w:rsidRDefault="001B7D15" w:rsidP="00260B56">
            <w:pPr>
              <w:spacing w:after="0"/>
              <w:rPr>
                <w:lang w:eastAsia="zh-CN"/>
              </w:rPr>
            </w:pPr>
            <w:r w:rsidRPr="001B7D15">
              <w:rPr>
                <w:lang w:eastAsia="zh-CN"/>
              </w:rPr>
              <w:t>Potential update to support input data collection;</w:t>
            </w:r>
          </w:p>
          <w:p w14:paraId="68FAC177" w14:textId="6FEAE1B7" w:rsidR="00EB0279" w:rsidRDefault="00462E35" w:rsidP="00260B56">
            <w:pPr>
              <w:spacing w:after="0"/>
              <w:rPr>
                <w:lang w:eastAsia="zh-CN"/>
              </w:rPr>
            </w:pPr>
            <w:r>
              <w:rPr>
                <w:rFonts w:eastAsia="等线"/>
                <w:lang w:eastAsia="zh-CN"/>
              </w:rPr>
              <w:t>The data source of input data is TBD</w:t>
            </w:r>
            <w:r w:rsidR="00B94642">
              <w:rPr>
                <w:rFonts w:eastAsia="等线"/>
                <w:lang w:eastAsia="zh-CN"/>
              </w:rPr>
              <w:t xml:space="preserve"> based on stage-2 progress</w:t>
            </w:r>
            <w:r>
              <w:rPr>
                <w:rFonts w:eastAsia="等线"/>
                <w:lang w:eastAsia="zh-CN"/>
              </w:rPr>
              <w:t xml:space="preserve"> (</w:t>
            </w:r>
            <w:r w:rsidR="007E2A07">
              <w:rPr>
                <w:rFonts w:eastAsia="等线"/>
                <w:lang w:eastAsia="zh-CN"/>
              </w:rPr>
              <w:t xml:space="preserve">e.g. </w:t>
            </w:r>
            <w:proofErr w:type="spellStart"/>
            <w:r>
              <w:rPr>
                <w:rFonts w:eastAsia="等线"/>
                <w:lang w:eastAsia="zh-CN"/>
              </w:rPr>
              <w:t>may</w:t>
            </w:r>
            <w:proofErr w:type="spellEnd"/>
            <w:r>
              <w:rPr>
                <w:rFonts w:eastAsia="等线"/>
                <w:lang w:eastAsia="zh-CN"/>
              </w:rPr>
              <w:t xml:space="preserve"> from 5GC NF, AF/NEF, OMA,...)</w:t>
            </w:r>
          </w:p>
          <w:p w14:paraId="7FB493A3" w14:textId="5AE02DBF" w:rsidR="00EB0279" w:rsidRPr="00462E35" w:rsidRDefault="00DF667E" w:rsidP="00260B56">
            <w:pPr>
              <w:spacing w:after="0"/>
              <w:rPr>
                <w:lang w:eastAsia="zh-CN"/>
              </w:rPr>
            </w:pPr>
            <w:r>
              <w:rPr>
                <w:rFonts w:hint="eastAsia"/>
                <w:lang w:eastAsia="zh-CN"/>
              </w:rPr>
              <w:t>H</w:t>
            </w:r>
            <w:r>
              <w:rPr>
                <w:lang w:eastAsia="zh-CN"/>
              </w:rPr>
              <w:t>ence CT3 and CT4 may be impacted.</w:t>
            </w:r>
            <w:r w:rsidR="00557626">
              <w:rPr>
                <w:lang w:eastAsia="zh-CN"/>
              </w:rPr>
              <w:t xml:space="preserve"> </w:t>
            </w:r>
            <w:r w:rsidR="00557626" w:rsidRPr="00FE7F4F">
              <w:rPr>
                <w:rFonts w:eastAsia="等线"/>
                <w:highlight w:val="yellow"/>
                <w:lang w:eastAsia="zh-CN"/>
              </w:rPr>
              <w:t>(</w:t>
            </w:r>
            <w:r w:rsidR="00557626" w:rsidRPr="00FE7F4F">
              <w:rPr>
                <w:rFonts w:eastAsia="等线"/>
                <w:highlight w:val="yellow"/>
                <w:lang w:val="fr-FR" w:eastAsia="zh-CN"/>
              </w:rPr>
              <w:t>CT3</w:t>
            </w:r>
            <w:r w:rsidR="00557626" w:rsidRPr="00557626">
              <w:rPr>
                <w:rFonts w:eastAsia="等线"/>
                <w:lang w:val="fr-FR" w:eastAsia="zh-CN"/>
              </w:rPr>
              <w:t xml:space="preserve"> and </w:t>
            </w:r>
            <w:r w:rsidR="00557626" w:rsidRPr="00557626">
              <w:rPr>
                <w:rFonts w:eastAsia="等线"/>
                <w:highlight w:val="green"/>
                <w:lang w:val="fr-FR" w:eastAsia="zh-CN"/>
              </w:rPr>
              <w:t>CT4</w:t>
            </w:r>
            <w:r w:rsidR="00557626" w:rsidRPr="00731EE3">
              <w:rPr>
                <w:rFonts w:eastAsia="等线"/>
                <w:lang w:val="fr-FR" w:eastAsia="zh-CN"/>
              </w:rPr>
              <w:t>)</w:t>
            </w:r>
          </w:p>
          <w:p w14:paraId="5DB5CA96" w14:textId="77777777" w:rsidR="00EB0279" w:rsidRPr="001D3645" w:rsidRDefault="00EB0279" w:rsidP="00260B56">
            <w:pPr>
              <w:spacing w:after="0"/>
              <w:rPr>
                <w:lang w:eastAsia="zh-CN"/>
              </w:rPr>
            </w:pPr>
          </w:p>
          <w:p w14:paraId="387AC790" w14:textId="77777777" w:rsidR="00EB0279" w:rsidRDefault="00EB0279" w:rsidP="00260B56">
            <w:pPr>
              <w:spacing w:after="0"/>
              <w:rPr>
                <w:lang w:eastAsia="zh-CN"/>
              </w:rPr>
            </w:pPr>
          </w:p>
          <w:p w14:paraId="0AC0CD41" w14:textId="77777777" w:rsidR="00EB0279" w:rsidRDefault="00EB0279" w:rsidP="00260B56">
            <w:pPr>
              <w:spacing w:after="0"/>
              <w:rPr>
                <w:lang w:eastAsia="zh-CN"/>
              </w:rPr>
            </w:pPr>
          </w:p>
          <w:p w14:paraId="04E4ECF1" w14:textId="77777777" w:rsidR="00EB0279" w:rsidRDefault="00EB0279" w:rsidP="00260B56">
            <w:pPr>
              <w:spacing w:after="0"/>
              <w:rPr>
                <w:lang w:eastAsia="zh-CN"/>
              </w:rPr>
            </w:pPr>
          </w:p>
          <w:p w14:paraId="29A38D63" w14:textId="77777777" w:rsidR="00EB0279" w:rsidRDefault="00EB0279" w:rsidP="00260B56">
            <w:pPr>
              <w:spacing w:after="0"/>
              <w:rPr>
                <w:lang w:eastAsia="zh-CN"/>
              </w:rPr>
            </w:pPr>
          </w:p>
          <w:p w14:paraId="32B44426" w14:textId="1D7CA9CB" w:rsidR="00EB0279" w:rsidRDefault="00EB0279" w:rsidP="00260B56">
            <w:pPr>
              <w:spacing w:after="0"/>
              <w:rPr>
                <w:lang w:eastAsia="zh-CN"/>
              </w:rPr>
            </w:pPr>
          </w:p>
          <w:p w14:paraId="528A9E99" w14:textId="77777777" w:rsidR="0042754B" w:rsidRDefault="0042754B" w:rsidP="00260B56">
            <w:pPr>
              <w:spacing w:after="0"/>
              <w:rPr>
                <w:lang w:eastAsia="zh-CN"/>
              </w:rPr>
            </w:pPr>
          </w:p>
          <w:p w14:paraId="3AB46081" w14:textId="77777777" w:rsidR="00EB0279" w:rsidRDefault="00EB0279" w:rsidP="00260B56">
            <w:pPr>
              <w:spacing w:after="0"/>
              <w:rPr>
                <w:lang w:eastAsia="zh-CN"/>
              </w:rPr>
            </w:pPr>
          </w:p>
          <w:p w14:paraId="5B150FA2" w14:textId="78353F09" w:rsidR="00EB0279" w:rsidRDefault="00EB0279" w:rsidP="00260B56">
            <w:pPr>
              <w:spacing w:after="0"/>
              <w:rPr>
                <w:lang w:eastAsia="zh-CN"/>
              </w:rPr>
            </w:pPr>
            <w:r>
              <w:rPr>
                <w:rFonts w:hint="eastAsia"/>
                <w:lang w:eastAsia="zh-CN"/>
              </w:rPr>
              <w:t>P</w:t>
            </w:r>
            <w:r>
              <w:rPr>
                <w:lang w:eastAsia="zh-CN"/>
              </w:rPr>
              <w:t>otential impacts on</w:t>
            </w:r>
            <w:r>
              <w:rPr>
                <w:rFonts w:eastAsia="等线"/>
                <w:lang w:eastAsia="zh-CN"/>
              </w:rPr>
              <w:t xml:space="preserve"> NWDAF monitoring the accuracy performance of the assistance information analytics based on a request from PCF</w:t>
            </w:r>
            <w:r w:rsidR="008D23D0">
              <w:rPr>
                <w:rFonts w:eastAsia="等线"/>
                <w:lang w:eastAsia="zh-CN"/>
              </w:rPr>
              <w:t>.</w:t>
            </w:r>
          </w:p>
          <w:p w14:paraId="55EBB53B" w14:textId="0B044FCD" w:rsidR="00EB0279" w:rsidRPr="00EA1393" w:rsidRDefault="008D23D0" w:rsidP="00260B56">
            <w:pPr>
              <w:spacing w:after="0"/>
              <w:rPr>
                <w:lang w:eastAsia="zh-CN"/>
              </w:rPr>
            </w:pPr>
            <w:r>
              <w:rPr>
                <w:rFonts w:hint="eastAsia"/>
                <w:lang w:eastAsia="zh-CN"/>
              </w:rPr>
              <w:t>H</w:t>
            </w:r>
            <w:r>
              <w:rPr>
                <w:lang w:eastAsia="zh-CN"/>
              </w:rPr>
              <w:t xml:space="preserve">ence </w:t>
            </w:r>
            <w:r w:rsidR="007B60E3">
              <w:rPr>
                <w:lang w:eastAsia="zh-CN"/>
              </w:rPr>
              <w:t>CT3 may be impacted.</w:t>
            </w:r>
            <w:r w:rsidR="00ED4B14" w:rsidRPr="00FE7F4F">
              <w:rPr>
                <w:rFonts w:eastAsia="等线"/>
                <w:highlight w:val="yellow"/>
                <w:lang w:eastAsia="zh-CN"/>
              </w:rPr>
              <w:t xml:space="preserve"> (</w:t>
            </w:r>
            <w:r w:rsidR="00ED4B14" w:rsidRPr="00FE7F4F">
              <w:rPr>
                <w:rFonts w:eastAsia="等线"/>
                <w:highlight w:val="yellow"/>
                <w:lang w:val="fr-FR" w:eastAsia="zh-CN"/>
              </w:rPr>
              <w:t>CT3)</w:t>
            </w:r>
          </w:p>
        </w:tc>
        <w:tc>
          <w:tcPr>
            <w:tcW w:w="1394" w:type="dxa"/>
            <w:shd w:val="clear" w:color="auto" w:fill="auto"/>
          </w:tcPr>
          <w:p w14:paraId="1B3A5F6C" w14:textId="77777777" w:rsidR="00E96B9B" w:rsidRDefault="00E96B9B" w:rsidP="00260B56">
            <w:pPr>
              <w:spacing w:after="0"/>
              <w:rPr>
                <w:lang w:val="fr-FR" w:eastAsia="zh-CN"/>
              </w:rPr>
            </w:pPr>
          </w:p>
          <w:p w14:paraId="197FD967" w14:textId="38A5B3EB" w:rsidR="00EA1393" w:rsidRDefault="00EA1393" w:rsidP="00260B56">
            <w:pPr>
              <w:spacing w:after="0"/>
              <w:rPr>
                <w:lang w:val="fr-FR" w:eastAsia="zh-CN"/>
              </w:rPr>
            </w:pPr>
          </w:p>
          <w:p w14:paraId="47F4191C" w14:textId="77777777" w:rsidR="00846AC8" w:rsidRDefault="00846AC8" w:rsidP="00260B56">
            <w:pPr>
              <w:spacing w:after="0"/>
              <w:rPr>
                <w:lang w:val="fr-FR" w:eastAsia="zh-CN"/>
              </w:rPr>
            </w:pPr>
          </w:p>
          <w:p w14:paraId="776973CC" w14:textId="77777777" w:rsidR="00D35C56" w:rsidRDefault="00D35C56" w:rsidP="00D35C56">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238C56FE" w14:textId="77777777" w:rsidR="00D35C56" w:rsidRDefault="00D35C56" w:rsidP="00D35C56">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59F207BE" w14:textId="77777777" w:rsidR="00D35C56" w:rsidRDefault="00D35C56" w:rsidP="00D35C56">
            <w:pPr>
              <w:spacing w:after="0"/>
              <w:rPr>
                <w:lang w:val="fr-FR" w:eastAsia="zh-CN"/>
              </w:rPr>
            </w:pPr>
            <w:r w:rsidRPr="0066005B">
              <w:rPr>
                <w:highlight w:val="yellow"/>
                <w:lang w:val="fr-FR" w:eastAsia="zh-CN"/>
              </w:rPr>
              <w:t>TS 29.552</w:t>
            </w:r>
          </w:p>
          <w:p w14:paraId="7052430B" w14:textId="77777777" w:rsidR="00EA1393" w:rsidRDefault="00EA1393" w:rsidP="00260B56">
            <w:pPr>
              <w:spacing w:after="0"/>
              <w:rPr>
                <w:lang w:val="fr-FR" w:eastAsia="zh-CN"/>
              </w:rPr>
            </w:pPr>
          </w:p>
          <w:p w14:paraId="03B9AF0E" w14:textId="30361ECD" w:rsidR="00EA1393" w:rsidRDefault="00EA1393" w:rsidP="00260B56">
            <w:pPr>
              <w:spacing w:after="0"/>
              <w:rPr>
                <w:lang w:val="fr-FR" w:eastAsia="zh-CN"/>
              </w:rPr>
            </w:pPr>
          </w:p>
          <w:p w14:paraId="27485C71" w14:textId="1E0F16D9" w:rsidR="00531F26" w:rsidRDefault="00531F26" w:rsidP="00260B56">
            <w:pPr>
              <w:spacing w:after="0"/>
              <w:rPr>
                <w:lang w:val="fr-FR" w:eastAsia="zh-CN"/>
              </w:rPr>
            </w:pPr>
          </w:p>
          <w:p w14:paraId="6B2DC2BE" w14:textId="77777777" w:rsidR="00531F26" w:rsidRDefault="00531F26" w:rsidP="00260B56">
            <w:pPr>
              <w:spacing w:after="0"/>
              <w:rPr>
                <w:lang w:val="fr-FR" w:eastAsia="zh-CN"/>
              </w:rPr>
            </w:pPr>
          </w:p>
          <w:p w14:paraId="3900C601" w14:textId="77777777" w:rsidR="00EA1393" w:rsidRDefault="00EA1393" w:rsidP="00260B56">
            <w:pPr>
              <w:spacing w:after="0"/>
              <w:rPr>
                <w:lang w:val="fr-FR" w:eastAsia="zh-CN"/>
              </w:rPr>
            </w:pPr>
          </w:p>
          <w:p w14:paraId="7F4E8FA6" w14:textId="77777777" w:rsidR="00BE7B36" w:rsidRPr="00AB61AA" w:rsidRDefault="00BE7B36" w:rsidP="00BE7B36">
            <w:pPr>
              <w:spacing w:after="0"/>
              <w:rPr>
                <w:highlight w:val="yellow"/>
                <w:lang w:val="fr-FR" w:eastAsia="zh-CN"/>
              </w:rPr>
            </w:pPr>
            <w:r w:rsidRPr="00AB61AA">
              <w:rPr>
                <w:rFonts w:hint="eastAsia"/>
                <w:highlight w:val="yellow"/>
                <w:lang w:val="fr-FR" w:eastAsia="zh-CN"/>
              </w:rPr>
              <w:t>C</w:t>
            </w:r>
            <w:r w:rsidRPr="00AB61AA">
              <w:rPr>
                <w:highlight w:val="yellow"/>
                <w:lang w:val="fr-FR" w:eastAsia="zh-CN"/>
              </w:rPr>
              <w:t>T3/</w:t>
            </w:r>
          </w:p>
          <w:p w14:paraId="483086B1" w14:textId="77777777" w:rsidR="00AB61AA" w:rsidRPr="00AB61AA" w:rsidRDefault="00BE7B36" w:rsidP="00BE7B36">
            <w:pPr>
              <w:spacing w:after="0"/>
              <w:rPr>
                <w:highlight w:val="yellow"/>
                <w:lang w:val="fr-FR" w:eastAsia="zh-CN"/>
              </w:rPr>
            </w:pPr>
            <w:r w:rsidRPr="00AB61AA">
              <w:rPr>
                <w:rFonts w:hint="eastAsia"/>
                <w:highlight w:val="yellow"/>
                <w:lang w:val="fr-FR" w:eastAsia="zh-CN"/>
              </w:rPr>
              <w:t>T</w:t>
            </w:r>
            <w:r w:rsidRPr="00AB61AA">
              <w:rPr>
                <w:highlight w:val="yellow"/>
                <w:lang w:val="fr-FR" w:eastAsia="zh-CN"/>
              </w:rPr>
              <w:t>S 29.513</w:t>
            </w:r>
          </w:p>
          <w:p w14:paraId="03E9BD08" w14:textId="29DE174C" w:rsidR="00BE7B36" w:rsidRPr="00AB61AA" w:rsidRDefault="00BE7B36" w:rsidP="00BE7B36">
            <w:pPr>
              <w:spacing w:after="0"/>
              <w:rPr>
                <w:highlight w:val="yellow"/>
                <w:lang w:val="fr-FR" w:eastAsia="zh-CN"/>
              </w:rPr>
            </w:pPr>
            <w:r w:rsidRPr="00AB61AA">
              <w:rPr>
                <w:highlight w:val="yellow"/>
                <w:lang w:val="fr-FR" w:eastAsia="zh-CN"/>
              </w:rPr>
              <w:t>TS 29.525</w:t>
            </w:r>
          </w:p>
          <w:p w14:paraId="68CE0720" w14:textId="3D0CCADB" w:rsidR="00EA1393" w:rsidRPr="00AB61AA" w:rsidRDefault="00EA1393" w:rsidP="00260B56">
            <w:pPr>
              <w:spacing w:after="0"/>
              <w:rPr>
                <w:highlight w:val="yellow"/>
                <w:lang w:val="fr-FR" w:eastAsia="zh-CN"/>
              </w:rPr>
            </w:pPr>
          </w:p>
          <w:p w14:paraId="2D5B923F" w14:textId="558B56DA" w:rsidR="00EA1393" w:rsidRDefault="00EA1393" w:rsidP="00260B56">
            <w:pPr>
              <w:spacing w:after="0"/>
              <w:rPr>
                <w:highlight w:val="yellow"/>
                <w:lang w:val="fr-FR" w:eastAsia="zh-CN"/>
              </w:rPr>
            </w:pPr>
          </w:p>
          <w:p w14:paraId="5D8FDE75" w14:textId="77777777" w:rsidR="0096446D" w:rsidRPr="00AB61AA" w:rsidRDefault="0096446D" w:rsidP="00260B56">
            <w:pPr>
              <w:spacing w:after="0"/>
              <w:rPr>
                <w:highlight w:val="yellow"/>
                <w:lang w:val="fr-FR" w:eastAsia="zh-CN"/>
              </w:rPr>
            </w:pPr>
          </w:p>
          <w:p w14:paraId="3DD714BB" w14:textId="77777777" w:rsidR="00EA1393" w:rsidRPr="00AB61AA" w:rsidRDefault="00EA1393" w:rsidP="00EA1393">
            <w:pPr>
              <w:spacing w:after="0"/>
              <w:rPr>
                <w:highlight w:val="yellow"/>
                <w:lang w:val="fr-FR" w:eastAsia="zh-CN"/>
              </w:rPr>
            </w:pPr>
            <w:r w:rsidRPr="00AB61AA">
              <w:rPr>
                <w:rFonts w:hint="eastAsia"/>
                <w:highlight w:val="yellow"/>
                <w:lang w:val="fr-FR" w:eastAsia="zh-CN"/>
              </w:rPr>
              <w:t>C</w:t>
            </w:r>
            <w:r w:rsidRPr="00AB61AA">
              <w:rPr>
                <w:highlight w:val="yellow"/>
                <w:lang w:val="fr-FR" w:eastAsia="zh-CN"/>
              </w:rPr>
              <w:t>T3/</w:t>
            </w:r>
          </w:p>
          <w:p w14:paraId="0A4FA723" w14:textId="77777777" w:rsidR="00AB61AA" w:rsidRPr="00AB61AA" w:rsidRDefault="00EA1393" w:rsidP="00EA1393">
            <w:pPr>
              <w:spacing w:after="0"/>
              <w:rPr>
                <w:highlight w:val="yellow"/>
                <w:lang w:val="fr-FR" w:eastAsia="zh-CN"/>
              </w:rPr>
            </w:pPr>
            <w:r w:rsidRPr="00AB61AA">
              <w:rPr>
                <w:rFonts w:hint="eastAsia"/>
                <w:highlight w:val="yellow"/>
                <w:lang w:val="fr-FR" w:eastAsia="zh-CN"/>
              </w:rPr>
              <w:t>T</w:t>
            </w:r>
            <w:r w:rsidRPr="00AB61AA">
              <w:rPr>
                <w:highlight w:val="yellow"/>
                <w:lang w:val="fr-FR" w:eastAsia="zh-CN"/>
              </w:rPr>
              <w:t>S 29.513</w:t>
            </w:r>
          </w:p>
          <w:p w14:paraId="7F431D7A" w14:textId="335CCDCB" w:rsidR="00EA1393" w:rsidRDefault="00EA1393" w:rsidP="00EA1393">
            <w:pPr>
              <w:spacing w:after="0"/>
              <w:rPr>
                <w:lang w:val="fr-FR" w:eastAsia="zh-CN"/>
              </w:rPr>
            </w:pPr>
            <w:r w:rsidRPr="00AB61AA">
              <w:rPr>
                <w:highlight w:val="yellow"/>
                <w:lang w:val="fr-FR" w:eastAsia="zh-CN"/>
              </w:rPr>
              <w:t>TS 29.525</w:t>
            </w:r>
          </w:p>
          <w:p w14:paraId="679F6D39" w14:textId="77777777" w:rsidR="00EA1393" w:rsidRDefault="00EA1393" w:rsidP="00260B56">
            <w:pPr>
              <w:spacing w:after="0"/>
              <w:rPr>
                <w:lang w:val="fr-FR" w:eastAsia="zh-CN"/>
              </w:rPr>
            </w:pPr>
          </w:p>
          <w:p w14:paraId="64DBB22C" w14:textId="77777777" w:rsidR="00EA1393" w:rsidRDefault="00EA1393" w:rsidP="00260B56">
            <w:pPr>
              <w:spacing w:after="0"/>
              <w:rPr>
                <w:lang w:val="fr-FR" w:eastAsia="zh-CN"/>
              </w:rPr>
            </w:pPr>
          </w:p>
          <w:p w14:paraId="04E57F96" w14:textId="77777777" w:rsidR="00E62577" w:rsidRDefault="00E62577" w:rsidP="00260B56">
            <w:pPr>
              <w:spacing w:after="0"/>
              <w:rPr>
                <w:lang w:val="fr-FR" w:eastAsia="zh-CN"/>
              </w:rPr>
            </w:pPr>
          </w:p>
          <w:p w14:paraId="3ABDD1DD" w14:textId="1F28D7DD" w:rsidR="00AA14F9" w:rsidRDefault="00AA14F9" w:rsidP="00260B56">
            <w:pPr>
              <w:spacing w:after="0"/>
              <w:rPr>
                <w:lang w:val="fr-FR" w:eastAsia="zh-CN"/>
              </w:rPr>
            </w:pPr>
          </w:p>
          <w:p w14:paraId="7CEE052F" w14:textId="77777777" w:rsidR="00AA14F9" w:rsidRDefault="00AA14F9" w:rsidP="00260B56">
            <w:pPr>
              <w:spacing w:after="0"/>
              <w:rPr>
                <w:lang w:val="fr-FR" w:eastAsia="zh-CN"/>
              </w:rPr>
            </w:pPr>
          </w:p>
          <w:p w14:paraId="6BB8C03E" w14:textId="77777777" w:rsidR="00AA14F9" w:rsidRDefault="00AA14F9" w:rsidP="00AA14F9">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29B403C2" w14:textId="77777777" w:rsidR="00AA14F9" w:rsidRDefault="00AA14F9" w:rsidP="00AA14F9">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7A00FF6B" w14:textId="77777777" w:rsidR="00AA14F9" w:rsidRDefault="00AA14F9" w:rsidP="00AA14F9">
            <w:pPr>
              <w:spacing w:after="0"/>
              <w:rPr>
                <w:lang w:val="fr-FR" w:eastAsia="zh-CN"/>
              </w:rPr>
            </w:pPr>
            <w:r w:rsidRPr="0066005B">
              <w:rPr>
                <w:highlight w:val="yellow"/>
                <w:lang w:val="fr-FR" w:eastAsia="zh-CN"/>
              </w:rPr>
              <w:t>TS 29.552</w:t>
            </w:r>
          </w:p>
          <w:p w14:paraId="53DCB1B8" w14:textId="77777777" w:rsidR="00E62577" w:rsidRDefault="00E62577" w:rsidP="00260B56">
            <w:pPr>
              <w:spacing w:after="0"/>
              <w:rPr>
                <w:lang w:val="fr-FR" w:eastAsia="zh-CN"/>
              </w:rPr>
            </w:pPr>
          </w:p>
          <w:p w14:paraId="51140640" w14:textId="77777777" w:rsidR="0024544B" w:rsidRDefault="0024544B" w:rsidP="00260B56">
            <w:pPr>
              <w:spacing w:after="0"/>
              <w:rPr>
                <w:lang w:val="fr-FR" w:eastAsia="zh-CN"/>
              </w:rPr>
            </w:pPr>
          </w:p>
          <w:p w14:paraId="346B8CC6" w14:textId="77777777" w:rsidR="0024544B" w:rsidRDefault="0024544B" w:rsidP="00260B56">
            <w:pPr>
              <w:spacing w:after="0"/>
              <w:rPr>
                <w:lang w:val="fr-FR" w:eastAsia="zh-CN"/>
              </w:rPr>
            </w:pPr>
          </w:p>
          <w:p w14:paraId="4D32E836" w14:textId="77777777" w:rsidR="0024544B" w:rsidRDefault="0024544B" w:rsidP="00260B56">
            <w:pPr>
              <w:spacing w:after="0"/>
              <w:rPr>
                <w:lang w:val="fr-FR" w:eastAsia="zh-CN"/>
              </w:rPr>
            </w:pPr>
          </w:p>
          <w:p w14:paraId="57BD2F4E" w14:textId="77777777" w:rsidR="0024544B" w:rsidRDefault="0024544B" w:rsidP="00260B56">
            <w:pPr>
              <w:spacing w:after="0"/>
              <w:rPr>
                <w:lang w:val="fr-FR" w:eastAsia="zh-CN"/>
              </w:rPr>
            </w:pPr>
          </w:p>
          <w:p w14:paraId="384372AF" w14:textId="77777777" w:rsidR="0024544B" w:rsidRDefault="0024544B" w:rsidP="00260B56">
            <w:pPr>
              <w:spacing w:after="0"/>
              <w:rPr>
                <w:lang w:val="fr-FR" w:eastAsia="zh-CN"/>
              </w:rPr>
            </w:pPr>
          </w:p>
          <w:p w14:paraId="49A9CF6A" w14:textId="77777777" w:rsidR="0024544B" w:rsidRDefault="0024544B" w:rsidP="00260B56">
            <w:pPr>
              <w:spacing w:after="0"/>
              <w:rPr>
                <w:lang w:val="fr-FR" w:eastAsia="zh-CN"/>
              </w:rPr>
            </w:pPr>
          </w:p>
          <w:p w14:paraId="5E5F5214" w14:textId="77777777" w:rsidR="0024544B" w:rsidRDefault="0024544B" w:rsidP="00260B56">
            <w:pPr>
              <w:spacing w:after="0"/>
              <w:rPr>
                <w:lang w:val="fr-FR" w:eastAsia="zh-CN"/>
              </w:rPr>
            </w:pPr>
          </w:p>
          <w:p w14:paraId="73BA0E54" w14:textId="77777777" w:rsidR="0024544B" w:rsidRDefault="0024544B" w:rsidP="00260B56">
            <w:pPr>
              <w:spacing w:after="0"/>
              <w:rPr>
                <w:lang w:val="fr-FR" w:eastAsia="zh-CN"/>
              </w:rPr>
            </w:pPr>
          </w:p>
          <w:p w14:paraId="671AEEF1" w14:textId="77777777" w:rsidR="0024544B" w:rsidRDefault="0024544B" w:rsidP="00260B56">
            <w:pPr>
              <w:spacing w:after="0"/>
              <w:rPr>
                <w:lang w:val="fr-FR" w:eastAsia="zh-CN"/>
              </w:rPr>
            </w:pPr>
          </w:p>
          <w:p w14:paraId="2B97E267" w14:textId="77777777" w:rsidR="0024544B" w:rsidRDefault="0024544B" w:rsidP="00260B56">
            <w:pPr>
              <w:spacing w:after="0"/>
              <w:rPr>
                <w:lang w:val="fr-FR" w:eastAsia="zh-CN"/>
              </w:rPr>
            </w:pPr>
          </w:p>
          <w:p w14:paraId="1EEF27F0" w14:textId="77777777" w:rsidR="0024544B" w:rsidRDefault="0024544B" w:rsidP="00260B56">
            <w:pPr>
              <w:spacing w:after="0"/>
              <w:rPr>
                <w:lang w:val="fr-FR" w:eastAsia="zh-CN"/>
              </w:rPr>
            </w:pPr>
          </w:p>
          <w:p w14:paraId="2B6680FA" w14:textId="77777777" w:rsidR="0024544B" w:rsidRDefault="0024544B" w:rsidP="00260B56">
            <w:pPr>
              <w:spacing w:after="0"/>
              <w:rPr>
                <w:lang w:val="fr-FR" w:eastAsia="zh-CN"/>
              </w:rPr>
            </w:pPr>
          </w:p>
          <w:p w14:paraId="33AC7C0D" w14:textId="77777777" w:rsidR="0024544B" w:rsidRDefault="0024544B" w:rsidP="00260B56">
            <w:pPr>
              <w:spacing w:after="0"/>
              <w:rPr>
                <w:lang w:val="fr-FR" w:eastAsia="zh-CN"/>
              </w:rPr>
            </w:pPr>
          </w:p>
          <w:p w14:paraId="7980E041" w14:textId="77777777" w:rsidR="0024544B" w:rsidRDefault="0024544B" w:rsidP="00260B56">
            <w:pPr>
              <w:spacing w:after="0"/>
              <w:rPr>
                <w:lang w:val="fr-FR" w:eastAsia="zh-CN"/>
              </w:rPr>
            </w:pPr>
          </w:p>
          <w:p w14:paraId="7B7960CD" w14:textId="77777777" w:rsidR="0024544B" w:rsidRDefault="0024544B" w:rsidP="00260B56">
            <w:pPr>
              <w:spacing w:after="0"/>
              <w:rPr>
                <w:lang w:val="fr-FR" w:eastAsia="zh-CN"/>
              </w:rPr>
            </w:pPr>
          </w:p>
          <w:p w14:paraId="711F8277" w14:textId="77777777" w:rsidR="005B09A1" w:rsidRDefault="005B09A1" w:rsidP="005B09A1">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60DD1653" w14:textId="77777777" w:rsidR="005B09A1" w:rsidRDefault="005B09A1" w:rsidP="005B09A1">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1CAE5B2D" w14:textId="77777777" w:rsidR="005B09A1" w:rsidRDefault="005B09A1" w:rsidP="005B09A1">
            <w:pPr>
              <w:spacing w:after="0"/>
              <w:rPr>
                <w:lang w:val="fr-FR" w:eastAsia="zh-CN"/>
              </w:rPr>
            </w:pPr>
            <w:r w:rsidRPr="0066005B">
              <w:rPr>
                <w:highlight w:val="yellow"/>
                <w:lang w:val="fr-FR" w:eastAsia="zh-CN"/>
              </w:rPr>
              <w:t>TS 29.552</w:t>
            </w:r>
          </w:p>
          <w:p w14:paraId="6B93EE8E" w14:textId="77777777" w:rsidR="00A56375" w:rsidRDefault="00A56375" w:rsidP="00260B56">
            <w:pPr>
              <w:spacing w:after="0"/>
              <w:rPr>
                <w:lang w:val="fr-FR" w:eastAsia="zh-CN"/>
              </w:rPr>
            </w:pPr>
          </w:p>
          <w:p w14:paraId="3D8E73A9" w14:textId="77777777" w:rsidR="00A56375" w:rsidRDefault="00A56375" w:rsidP="00260B56">
            <w:pPr>
              <w:spacing w:after="0"/>
              <w:rPr>
                <w:lang w:val="fr-FR" w:eastAsia="zh-CN"/>
              </w:rPr>
            </w:pPr>
          </w:p>
          <w:p w14:paraId="6C3C97AD" w14:textId="77777777" w:rsidR="00A56375" w:rsidRDefault="00A56375" w:rsidP="00260B56">
            <w:pPr>
              <w:spacing w:after="0"/>
              <w:rPr>
                <w:lang w:val="fr-FR" w:eastAsia="zh-CN"/>
              </w:rPr>
            </w:pPr>
          </w:p>
          <w:p w14:paraId="1FD02813" w14:textId="77777777" w:rsidR="00A56375" w:rsidRDefault="00A56375" w:rsidP="00260B56">
            <w:pPr>
              <w:spacing w:after="0"/>
              <w:rPr>
                <w:lang w:val="fr-FR" w:eastAsia="zh-CN"/>
              </w:rPr>
            </w:pPr>
          </w:p>
          <w:p w14:paraId="417D3C82" w14:textId="77777777" w:rsidR="00A56375" w:rsidRDefault="00A56375" w:rsidP="00260B56">
            <w:pPr>
              <w:spacing w:after="0"/>
              <w:rPr>
                <w:lang w:val="fr-FR" w:eastAsia="zh-CN"/>
              </w:rPr>
            </w:pPr>
          </w:p>
          <w:p w14:paraId="696DBF6E" w14:textId="75AD37D2" w:rsidR="00A56375" w:rsidRDefault="00A56375" w:rsidP="00260B56">
            <w:pPr>
              <w:spacing w:after="0"/>
              <w:rPr>
                <w:lang w:val="fr-FR" w:eastAsia="zh-CN"/>
              </w:rPr>
            </w:pPr>
          </w:p>
          <w:p w14:paraId="114378E4" w14:textId="64817135" w:rsidR="00A56375" w:rsidRDefault="00A56375" w:rsidP="00260B56">
            <w:pPr>
              <w:spacing w:after="0"/>
              <w:rPr>
                <w:lang w:val="fr-FR" w:eastAsia="zh-CN"/>
              </w:rPr>
            </w:pPr>
          </w:p>
          <w:p w14:paraId="54E0E8CD" w14:textId="534FE58D" w:rsidR="00A56375" w:rsidRDefault="00A56375" w:rsidP="00260B56">
            <w:pPr>
              <w:spacing w:after="0"/>
              <w:rPr>
                <w:lang w:val="fr-FR" w:eastAsia="zh-CN"/>
              </w:rPr>
            </w:pPr>
          </w:p>
          <w:p w14:paraId="4ABA37DD" w14:textId="77777777" w:rsidR="00EB0279" w:rsidRDefault="00EB0279" w:rsidP="00260B56">
            <w:pPr>
              <w:spacing w:after="0"/>
              <w:rPr>
                <w:lang w:val="fr-FR" w:eastAsia="zh-CN"/>
              </w:rPr>
            </w:pPr>
          </w:p>
          <w:p w14:paraId="7ECF1400" w14:textId="77777777" w:rsidR="00EB0279" w:rsidRDefault="00EB0279" w:rsidP="00260B56">
            <w:pPr>
              <w:spacing w:after="0"/>
              <w:rPr>
                <w:lang w:val="fr-FR" w:eastAsia="zh-CN"/>
              </w:rPr>
            </w:pPr>
          </w:p>
          <w:p w14:paraId="380374D9" w14:textId="77777777" w:rsidR="00EB0279" w:rsidRDefault="00EB0279" w:rsidP="00260B56">
            <w:pPr>
              <w:spacing w:after="0"/>
              <w:rPr>
                <w:lang w:val="fr-FR" w:eastAsia="zh-CN"/>
              </w:rPr>
            </w:pPr>
          </w:p>
          <w:p w14:paraId="4B5CE1BB" w14:textId="77777777" w:rsidR="00EB0279" w:rsidRDefault="00EB0279" w:rsidP="00260B56">
            <w:pPr>
              <w:spacing w:after="0"/>
              <w:rPr>
                <w:lang w:val="fr-FR" w:eastAsia="zh-CN"/>
              </w:rPr>
            </w:pPr>
          </w:p>
          <w:p w14:paraId="59D2530D" w14:textId="77777777" w:rsidR="00EB0279" w:rsidRDefault="00EB0279" w:rsidP="00260B56">
            <w:pPr>
              <w:spacing w:after="0"/>
              <w:rPr>
                <w:lang w:val="fr-FR" w:eastAsia="zh-CN"/>
              </w:rPr>
            </w:pPr>
          </w:p>
          <w:p w14:paraId="5B295903" w14:textId="77777777" w:rsidR="00EB0279" w:rsidRDefault="00EB0279" w:rsidP="00260B56">
            <w:pPr>
              <w:spacing w:after="0"/>
              <w:rPr>
                <w:lang w:val="fr-FR" w:eastAsia="zh-CN"/>
              </w:rPr>
            </w:pPr>
          </w:p>
          <w:p w14:paraId="60493338" w14:textId="24E343F5" w:rsidR="00EB0279" w:rsidRDefault="00EB0279" w:rsidP="00260B56">
            <w:pPr>
              <w:spacing w:after="0"/>
              <w:rPr>
                <w:lang w:val="fr-FR" w:eastAsia="zh-CN"/>
              </w:rPr>
            </w:pPr>
          </w:p>
          <w:p w14:paraId="502E1109" w14:textId="77777777" w:rsidR="00C14FBC" w:rsidRDefault="00C14FBC" w:rsidP="00260B56">
            <w:pPr>
              <w:spacing w:after="0"/>
              <w:rPr>
                <w:lang w:val="fr-FR" w:eastAsia="zh-CN"/>
              </w:rPr>
            </w:pPr>
          </w:p>
          <w:p w14:paraId="69AD6670" w14:textId="77777777" w:rsidR="000E5F43" w:rsidRDefault="000E5F43" w:rsidP="000E5F43">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3C3FD099" w14:textId="77777777" w:rsidR="000E5F43" w:rsidRDefault="000E5F43" w:rsidP="000E5F43">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7732455C" w14:textId="77777777" w:rsidR="000E5F43" w:rsidRDefault="000E5F43" w:rsidP="000E5F43">
            <w:pPr>
              <w:spacing w:after="0"/>
              <w:rPr>
                <w:lang w:val="fr-FR" w:eastAsia="zh-CN"/>
              </w:rPr>
            </w:pPr>
            <w:r w:rsidRPr="0066005B">
              <w:rPr>
                <w:highlight w:val="yellow"/>
                <w:lang w:val="fr-FR" w:eastAsia="zh-CN"/>
              </w:rPr>
              <w:t>TS 29.552</w:t>
            </w:r>
          </w:p>
          <w:p w14:paraId="4957CE01" w14:textId="77777777" w:rsidR="00EB0279" w:rsidRDefault="00EB0279" w:rsidP="00260B56">
            <w:pPr>
              <w:spacing w:after="0"/>
              <w:rPr>
                <w:lang w:val="fr-FR" w:eastAsia="zh-CN"/>
              </w:rPr>
            </w:pPr>
          </w:p>
          <w:p w14:paraId="768F892C" w14:textId="77777777" w:rsidR="00EB0279" w:rsidRDefault="00EB0279" w:rsidP="00260B56">
            <w:pPr>
              <w:spacing w:after="0"/>
              <w:rPr>
                <w:lang w:val="fr-FR" w:eastAsia="zh-CN"/>
              </w:rPr>
            </w:pPr>
          </w:p>
          <w:p w14:paraId="2054A3B5" w14:textId="77777777" w:rsidR="00EB0279" w:rsidRDefault="00EB0279" w:rsidP="00260B56">
            <w:pPr>
              <w:spacing w:after="0"/>
              <w:rPr>
                <w:lang w:val="fr-FR" w:eastAsia="zh-CN"/>
              </w:rPr>
            </w:pPr>
          </w:p>
          <w:p w14:paraId="3CE2C040" w14:textId="77777777" w:rsidR="00EB0279" w:rsidRDefault="00EB0279" w:rsidP="00260B56">
            <w:pPr>
              <w:spacing w:after="0"/>
              <w:rPr>
                <w:lang w:val="fr-FR" w:eastAsia="zh-CN"/>
              </w:rPr>
            </w:pPr>
          </w:p>
          <w:p w14:paraId="3B14048E" w14:textId="77777777" w:rsidR="00EB0279" w:rsidRDefault="00EB0279" w:rsidP="00260B56">
            <w:pPr>
              <w:spacing w:after="0"/>
              <w:rPr>
                <w:lang w:val="fr-FR" w:eastAsia="zh-CN"/>
              </w:rPr>
            </w:pPr>
          </w:p>
          <w:p w14:paraId="2E47DA6F" w14:textId="77777777" w:rsidR="00EB0279" w:rsidRDefault="00EB0279" w:rsidP="00260B56">
            <w:pPr>
              <w:spacing w:after="0"/>
              <w:rPr>
                <w:lang w:val="fr-FR" w:eastAsia="zh-CN"/>
              </w:rPr>
            </w:pPr>
          </w:p>
          <w:p w14:paraId="5AA4D46C" w14:textId="77777777" w:rsidR="00EB0279" w:rsidRDefault="00EB0279" w:rsidP="00260B56">
            <w:pPr>
              <w:spacing w:after="0"/>
              <w:rPr>
                <w:lang w:val="fr-FR" w:eastAsia="zh-CN"/>
              </w:rPr>
            </w:pPr>
          </w:p>
          <w:p w14:paraId="50894DE7" w14:textId="77777777" w:rsidR="00EB0279" w:rsidRDefault="00EB0279" w:rsidP="00260B56">
            <w:pPr>
              <w:spacing w:after="0"/>
              <w:rPr>
                <w:lang w:val="fr-FR" w:eastAsia="zh-CN"/>
              </w:rPr>
            </w:pPr>
          </w:p>
          <w:p w14:paraId="0AB22796" w14:textId="77777777" w:rsidR="00EB0279" w:rsidRDefault="00EB0279" w:rsidP="00260B56">
            <w:pPr>
              <w:spacing w:after="0"/>
              <w:rPr>
                <w:lang w:val="fr-FR" w:eastAsia="zh-CN"/>
              </w:rPr>
            </w:pPr>
          </w:p>
          <w:p w14:paraId="3794B9C6" w14:textId="77777777" w:rsidR="00EB0279" w:rsidRDefault="00EB0279" w:rsidP="00260B56">
            <w:pPr>
              <w:spacing w:after="0"/>
              <w:rPr>
                <w:lang w:val="fr-FR" w:eastAsia="zh-CN"/>
              </w:rPr>
            </w:pPr>
          </w:p>
          <w:p w14:paraId="64ECE744" w14:textId="77777777" w:rsidR="00EB0279" w:rsidRDefault="00EB0279" w:rsidP="00462E35">
            <w:pPr>
              <w:spacing w:after="0"/>
              <w:rPr>
                <w:lang w:val="fr-FR" w:eastAsia="zh-CN"/>
              </w:rPr>
            </w:pPr>
          </w:p>
          <w:p w14:paraId="611D5487" w14:textId="0BC1C907" w:rsidR="00462E35" w:rsidRDefault="00462E35" w:rsidP="00462E35">
            <w:pPr>
              <w:spacing w:after="0"/>
              <w:rPr>
                <w:lang w:val="fr-FR" w:eastAsia="zh-CN"/>
              </w:rPr>
            </w:pPr>
            <w:r w:rsidRPr="00311B39">
              <w:rPr>
                <w:rFonts w:hint="eastAsia"/>
                <w:highlight w:val="yellow"/>
                <w:lang w:val="fr-FR" w:eastAsia="zh-CN"/>
              </w:rPr>
              <w:t>C</w:t>
            </w:r>
            <w:r w:rsidRPr="00311B39">
              <w:rPr>
                <w:highlight w:val="yellow"/>
                <w:lang w:val="fr-FR" w:eastAsia="zh-CN"/>
              </w:rPr>
              <w:t>T3</w:t>
            </w:r>
            <w:r>
              <w:rPr>
                <w:lang w:val="fr-FR" w:eastAsia="zh-CN"/>
              </w:rPr>
              <w:t>/</w:t>
            </w:r>
            <w:r w:rsidRPr="00311B39">
              <w:rPr>
                <w:highlight w:val="green"/>
                <w:lang w:val="fr-FR" w:eastAsia="zh-CN"/>
              </w:rPr>
              <w:t>CT4</w:t>
            </w:r>
          </w:p>
          <w:p w14:paraId="15F54576" w14:textId="2313A565" w:rsidR="00462E35" w:rsidRDefault="00462E35" w:rsidP="00462E35">
            <w:pPr>
              <w:spacing w:after="0"/>
              <w:rPr>
                <w:lang w:val="fr-FR" w:eastAsia="zh-CN"/>
              </w:rPr>
            </w:pPr>
          </w:p>
          <w:p w14:paraId="67ADEE61" w14:textId="77777777" w:rsidR="00462E35" w:rsidRDefault="00462E35" w:rsidP="00462E35">
            <w:pPr>
              <w:spacing w:after="0"/>
              <w:rPr>
                <w:lang w:val="fr-FR" w:eastAsia="zh-CN"/>
              </w:rPr>
            </w:pPr>
          </w:p>
          <w:p w14:paraId="73195087" w14:textId="77777777" w:rsidR="00462E35" w:rsidRDefault="00462E35" w:rsidP="00462E35">
            <w:pPr>
              <w:spacing w:after="0"/>
              <w:rPr>
                <w:lang w:val="fr-FR" w:eastAsia="zh-CN"/>
              </w:rPr>
            </w:pPr>
          </w:p>
          <w:p w14:paraId="7193B05D" w14:textId="77777777" w:rsidR="00DF667E" w:rsidRDefault="00DF667E" w:rsidP="00462E35">
            <w:pPr>
              <w:spacing w:after="0"/>
              <w:rPr>
                <w:lang w:val="fr-FR" w:eastAsia="zh-CN"/>
              </w:rPr>
            </w:pPr>
          </w:p>
          <w:p w14:paraId="788BC7F7" w14:textId="77777777" w:rsidR="00DF667E" w:rsidRDefault="00DF667E" w:rsidP="00462E35">
            <w:pPr>
              <w:spacing w:after="0"/>
              <w:rPr>
                <w:lang w:val="fr-FR" w:eastAsia="zh-CN"/>
              </w:rPr>
            </w:pPr>
          </w:p>
          <w:p w14:paraId="18494F8D" w14:textId="77777777" w:rsidR="00DF667E" w:rsidRDefault="00DF667E" w:rsidP="00462E35">
            <w:pPr>
              <w:spacing w:after="0"/>
              <w:rPr>
                <w:lang w:val="fr-FR" w:eastAsia="zh-CN"/>
              </w:rPr>
            </w:pPr>
          </w:p>
          <w:p w14:paraId="58FD2E3D" w14:textId="77777777" w:rsidR="00DF667E" w:rsidRDefault="00DF667E" w:rsidP="00462E35">
            <w:pPr>
              <w:spacing w:after="0"/>
              <w:rPr>
                <w:lang w:val="fr-FR" w:eastAsia="zh-CN"/>
              </w:rPr>
            </w:pPr>
          </w:p>
          <w:p w14:paraId="51CDB20D" w14:textId="77777777" w:rsidR="00DF667E" w:rsidRDefault="00DF667E" w:rsidP="00462E35">
            <w:pPr>
              <w:spacing w:after="0"/>
              <w:rPr>
                <w:lang w:val="fr-FR" w:eastAsia="zh-CN"/>
              </w:rPr>
            </w:pPr>
          </w:p>
          <w:p w14:paraId="328E5C2D" w14:textId="77777777" w:rsidR="00DF667E" w:rsidRDefault="00DF667E" w:rsidP="00462E35">
            <w:pPr>
              <w:spacing w:after="0"/>
              <w:rPr>
                <w:lang w:val="fr-FR" w:eastAsia="zh-CN"/>
              </w:rPr>
            </w:pPr>
          </w:p>
          <w:p w14:paraId="79268C6C" w14:textId="2AF322DC" w:rsidR="00DF667E" w:rsidRDefault="00DF667E" w:rsidP="00462E35">
            <w:pPr>
              <w:spacing w:after="0"/>
              <w:rPr>
                <w:lang w:val="fr-FR" w:eastAsia="zh-CN"/>
              </w:rPr>
            </w:pPr>
          </w:p>
          <w:p w14:paraId="4C8D0C24" w14:textId="77777777" w:rsidR="0042754B" w:rsidRDefault="0042754B" w:rsidP="00462E35">
            <w:pPr>
              <w:spacing w:after="0"/>
              <w:rPr>
                <w:lang w:val="fr-FR" w:eastAsia="zh-CN"/>
              </w:rPr>
            </w:pPr>
          </w:p>
          <w:p w14:paraId="5627B079" w14:textId="77777777" w:rsidR="00DF667E" w:rsidRDefault="00DF667E" w:rsidP="00462E35">
            <w:pPr>
              <w:spacing w:after="0"/>
              <w:rPr>
                <w:lang w:val="fr-FR" w:eastAsia="zh-CN"/>
              </w:rPr>
            </w:pPr>
          </w:p>
          <w:p w14:paraId="56C37A23" w14:textId="77777777" w:rsidR="00852989" w:rsidRDefault="00852989" w:rsidP="00852989">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24316A55" w14:textId="77777777" w:rsidR="00852989" w:rsidRDefault="00852989" w:rsidP="00852989">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16C8FBA6" w14:textId="77777777" w:rsidR="00852989" w:rsidRDefault="00852989" w:rsidP="00852989">
            <w:pPr>
              <w:spacing w:after="0"/>
              <w:rPr>
                <w:lang w:val="fr-FR" w:eastAsia="zh-CN"/>
              </w:rPr>
            </w:pPr>
            <w:r w:rsidRPr="0066005B">
              <w:rPr>
                <w:highlight w:val="yellow"/>
                <w:lang w:val="fr-FR" w:eastAsia="zh-CN"/>
              </w:rPr>
              <w:t>TS 29.552</w:t>
            </w:r>
          </w:p>
          <w:p w14:paraId="6F320FA2" w14:textId="77777777" w:rsidR="008D23D0" w:rsidRDefault="008D23D0" w:rsidP="00462E35">
            <w:pPr>
              <w:spacing w:after="0"/>
              <w:rPr>
                <w:lang w:val="fr-FR" w:eastAsia="zh-CN"/>
              </w:rPr>
            </w:pPr>
          </w:p>
          <w:p w14:paraId="4E9474AB" w14:textId="55566A1F" w:rsidR="008D23D0" w:rsidRPr="00213FD9" w:rsidRDefault="008D23D0" w:rsidP="00462E35">
            <w:pPr>
              <w:spacing w:after="0"/>
              <w:rPr>
                <w:lang w:val="fr-FR" w:eastAsia="zh-CN"/>
              </w:rPr>
            </w:pPr>
          </w:p>
        </w:tc>
      </w:tr>
      <w:tr w:rsidR="00326C9A" w:rsidRPr="00782D88" w14:paraId="59C46BFA" w14:textId="77777777" w:rsidTr="00AA176C">
        <w:trPr>
          <w:trHeight w:val="387"/>
        </w:trPr>
        <w:tc>
          <w:tcPr>
            <w:tcW w:w="9628" w:type="dxa"/>
            <w:gridSpan w:val="3"/>
            <w:shd w:val="clear" w:color="auto" w:fill="B4C6E7" w:themeFill="accent1" w:themeFillTint="66"/>
          </w:tcPr>
          <w:p w14:paraId="5656C4B0" w14:textId="08AEFA77" w:rsidR="00326C9A" w:rsidRDefault="00326C9A" w:rsidP="00260B56">
            <w:pPr>
              <w:spacing w:after="0"/>
              <w:rPr>
                <w:lang w:val="fr-FR" w:eastAsia="zh-CN"/>
              </w:rPr>
            </w:pPr>
            <w:r w:rsidRPr="004569A1">
              <w:rPr>
                <w:b/>
                <w:lang w:val="fr-FR" w:eastAsia="zh-CN"/>
              </w:rPr>
              <w:lastRenderedPageBreak/>
              <w:t>KI</w:t>
            </w:r>
            <w:r w:rsidRPr="004569A1">
              <w:rPr>
                <w:rFonts w:hint="eastAsia"/>
                <w:b/>
                <w:lang w:val="fr-FR" w:eastAsia="zh-CN"/>
              </w:rPr>
              <w:t>#</w:t>
            </w:r>
            <w:r>
              <w:rPr>
                <w:b/>
                <w:lang w:val="fr-FR" w:eastAsia="zh-CN"/>
              </w:rPr>
              <w:t>4</w:t>
            </w:r>
            <w:r w:rsidRPr="004569A1">
              <w:rPr>
                <w:b/>
                <w:lang w:val="fr-FR" w:eastAsia="zh-CN"/>
              </w:rPr>
              <w:t>:</w:t>
            </w:r>
            <w:r w:rsidRPr="004569A1">
              <w:rPr>
                <w:rFonts w:hint="eastAsia"/>
                <w:b/>
                <w:lang w:val="fr-FR" w:eastAsia="zh-CN"/>
              </w:rPr>
              <w:t xml:space="preserve"> </w:t>
            </w:r>
            <w:r w:rsidRPr="00E96B9B">
              <w:rPr>
                <w:b/>
                <w:lang w:val="fr-FR" w:eastAsia="zh-CN"/>
              </w:rPr>
              <w:t>NWDAF-assisted Network Abnormal Behaviour Mitigation and Prevention</w:t>
            </w:r>
          </w:p>
        </w:tc>
      </w:tr>
      <w:tr w:rsidR="00E96B9B" w:rsidRPr="00782D88" w14:paraId="0DF56194" w14:textId="77777777" w:rsidTr="00326C9A">
        <w:tc>
          <w:tcPr>
            <w:tcW w:w="4131" w:type="dxa"/>
            <w:shd w:val="clear" w:color="auto" w:fill="auto"/>
          </w:tcPr>
          <w:p w14:paraId="1E7CF0A8" w14:textId="77777777" w:rsidR="00E96B9B" w:rsidRDefault="00E96B9B" w:rsidP="00E96B9B">
            <w:pPr>
              <w:rPr>
                <w:rFonts w:eastAsia="等线"/>
                <w:lang w:eastAsia="zh-CN"/>
              </w:rPr>
            </w:pPr>
            <w:r>
              <w:rPr>
                <w:rFonts w:eastAsia="等线"/>
                <w:lang w:eastAsia="zh-CN"/>
              </w:rPr>
              <w:t>It is agreed to use following principles as baseline for normative work.</w:t>
            </w:r>
          </w:p>
          <w:p w14:paraId="3A2920B1" w14:textId="77777777" w:rsidR="00E96B9B" w:rsidRDefault="00E96B9B" w:rsidP="00E96B9B">
            <w:pPr>
              <w:pStyle w:val="B1"/>
              <w:rPr>
                <w:rFonts w:eastAsia="等线"/>
                <w:lang w:eastAsia="zh-CN"/>
              </w:rPr>
            </w:pPr>
            <w:r>
              <w:rPr>
                <w:rFonts w:eastAsia="等线"/>
                <w:lang w:eastAsia="zh-CN"/>
              </w:rPr>
              <w:t>-</w:t>
            </w:r>
            <w:r>
              <w:rPr>
                <w:rFonts w:eastAsia="等线"/>
                <w:lang w:eastAsia="zh-CN"/>
              </w:rPr>
              <w:tab/>
              <w:t>By means of statistics and predictions, NWDAF supports assistance to signalling storm mitigation and prevention by statistically learning the expected normal level of signalling and identifying a significant deviation indicating a signalling storm caused by massive signalling of UEs and/or caused by NFs signalling.</w:t>
            </w:r>
          </w:p>
          <w:p w14:paraId="56D800F7" w14:textId="1F1FC870" w:rsidR="00E96B9B" w:rsidRDefault="00E96B9B" w:rsidP="00E96B9B">
            <w:pPr>
              <w:pStyle w:val="B1"/>
              <w:rPr>
                <w:rFonts w:eastAsia="等线"/>
                <w:lang w:eastAsia="zh-CN"/>
              </w:rPr>
            </w:pPr>
            <w:r>
              <w:rPr>
                <w:rFonts w:eastAsia="等线"/>
                <w:lang w:eastAsia="zh-CN"/>
              </w:rPr>
              <w:lastRenderedPageBreak/>
              <w:t>-</w:t>
            </w:r>
            <w:r>
              <w:rPr>
                <w:rFonts w:eastAsia="等线"/>
                <w:lang w:eastAsia="zh-CN"/>
              </w:rPr>
              <w:tab/>
              <w:t>A new Analytics ID to support Signalling storm Mitigation and Prevention caused by NFs signalling will be defined.</w:t>
            </w:r>
          </w:p>
          <w:p w14:paraId="21593E3E" w14:textId="77777777" w:rsidR="00871E59" w:rsidRDefault="00871E59" w:rsidP="00E96B9B">
            <w:pPr>
              <w:pStyle w:val="B1"/>
              <w:rPr>
                <w:rFonts w:eastAsia="等线"/>
                <w:lang w:eastAsia="zh-CN"/>
              </w:rPr>
            </w:pPr>
          </w:p>
          <w:p w14:paraId="37A9D554" w14:textId="254D82BA" w:rsidR="00E96B9B" w:rsidRDefault="00E96B9B" w:rsidP="00E96B9B">
            <w:pPr>
              <w:pStyle w:val="B1"/>
              <w:rPr>
                <w:rFonts w:eastAsia="等线"/>
                <w:lang w:eastAsia="zh-CN"/>
              </w:rPr>
            </w:pPr>
            <w:r>
              <w:rPr>
                <w:rFonts w:eastAsia="等线"/>
                <w:lang w:eastAsia="zh-CN"/>
              </w:rPr>
              <w:t>-</w:t>
            </w:r>
            <w:r>
              <w:rPr>
                <w:rFonts w:eastAsia="等线"/>
                <w:lang w:eastAsia="zh-CN"/>
              </w:rPr>
              <w:tab/>
              <w:t>It will be determined in the normative phase whether to define a new Analytics ID or enhance an existing Analytics ID to support Signalling storm Mitigation and Prevention caused by massive signalling of UEs.</w:t>
            </w:r>
          </w:p>
          <w:p w14:paraId="299CF2E3" w14:textId="77777777" w:rsidR="00871E59" w:rsidRDefault="00871E59" w:rsidP="00E96B9B">
            <w:pPr>
              <w:pStyle w:val="B1"/>
              <w:rPr>
                <w:rFonts w:eastAsia="等线"/>
                <w:lang w:eastAsia="zh-CN"/>
              </w:rPr>
            </w:pPr>
          </w:p>
          <w:p w14:paraId="0969C9F1" w14:textId="77777777" w:rsidR="00E96B9B" w:rsidRDefault="00E96B9B" w:rsidP="00E96B9B">
            <w:pPr>
              <w:pStyle w:val="B1"/>
              <w:rPr>
                <w:rFonts w:eastAsia="等线"/>
                <w:lang w:eastAsia="zh-CN"/>
              </w:rPr>
            </w:pPr>
            <w:r>
              <w:rPr>
                <w:rFonts w:eastAsia="等线"/>
                <w:lang w:eastAsia="zh-CN"/>
              </w:rPr>
              <w:t>-</w:t>
            </w:r>
            <w:r>
              <w:rPr>
                <w:rFonts w:eastAsia="等线"/>
                <w:lang w:eastAsia="zh-CN"/>
              </w:rPr>
              <w:tab/>
              <w:t>Analytics Filter includes information to assist the NWDAF for the signalling storm as defined above.</w:t>
            </w:r>
          </w:p>
          <w:p w14:paraId="3A74CE89" w14:textId="77777777" w:rsidR="00E96B9B" w:rsidRDefault="00E96B9B" w:rsidP="00E96B9B">
            <w:pPr>
              <w:pStyle w:val="NO"/>
              <w:rPr>
                <w:rFonts w:eastAsia="等线"/>
                <w:lang w:eastAsia="zh-CN"/>
              </w:rPr>
            </w:pPr>
            <w:r>
              <w:rPr>
                <w:rFonts w:eastAsia="等线"/>
                <w:lang w:eastAsia="zh-CN"/>
              </w:rPr>
              <w:t>NOTE 1:</w:t>
            </w:r>
            <w:r>
              <w:rPr>
                <w:rFonts w:eastAsia="等线"/>
                <w:lang w:eastAsia="zh-CN"/>
              </w:rPr>
              <w:tab/>
              <w:t>The consumers of the analytics ID and the parameters of the analytics request/subscribe (determined by the consumer) are to be specified in normative work.</w:t>
            </w:r>
          </w:p>
          <w:p w14:paraId="2E242926" w14:textId="62EDD26E" w:rsidR="00E96B9B" w:rsidRDefault="00E96B9B" w:rsidP="00E96B9B">
            <w:pPr>
              <w:pStyle w:val="B1"/>
              <w:rPr>
                <w:rFonts w:eastAsia="等线"/>
                <w:lang w:eastAsia="zh-CN"/>
              </w:rPr>
            </w:pPr>
            <w:r>
              <w:rPr>
                <w:rFonts w:eastAsia="等线"/>
                <w:lang w:eastAsia="zh-CN"/>
              </w:rPr>
              <w:t>-</w:t>
            </w:r>
            <w:r>
              <w:rPr>
                <w:rFonts w:eastAsia="等线"/>
                <w:lang w:eastAsia="zh-CN"/>
              </w:rPr>
              <w:tab/>
              <w:t>The NWDAF identifies target NFs to obtain data based on the Analytics Filter.</w:t>
            </w:r>
          </w:p>
          <w:p w14:paraId="19D15B7E" w14:textId="77777777" w:rsidR="005162FA" w:rsidRDefault="005162FA" w:rsidP="00E96B9B">
            <w:pPr>
              <w:pStyle w:val="B1"/>
              <w:rPr>
                <w:rFonts w:eastAsia="等线"/>
                <w:lang w:eastAsia="zh-CN"/>
              </w:rPr>
            </w:pPr>
          </w:p>
          <w:p w14:paraId="3C4B664E" w14:textId="77777777" w:rsidR="00E96B9B" w:rsidRDefault="00E96B9B" w:rsidP="00E96B9B">
            <w:pPr>
              <w:pStyle w:val="B1"/>
              <w:rPr>
                <w:rFonts w:eastAsia="等线"/>
                <w:lang w:eastAsia="zh-CN"/>
              </w:rPr>
            </w:pPr>
            <w:r>
              <w:rPr>
                <w:rFonts w:eastAsia="等线"/>
                <w:lang w:eastAsia="zh-CN"/>
              </w:rPr>
              <w:t>-</w:t>
            </w:r>
            <w:r>
              <w:rPr>
                <w:rFonts w:eastAsia="等线"/>
                <w:lang w:eastAsia="zh-CN"/>
              </w:rPr>
              <w:tab/>
              <w:t>The following Input Data are agreed to be collected from NF, MDAF, AF and/or via NRF to support generation of the analytics by NWDAF:</w:t>
            </w:r>
          </w:p>
          <w:p w14:paraId="33A08D76" w14:textId="77777777" w:rsidR="00E96B9B" w:rsidRDefault="00E96B9B" w:rsidP="00E96B9B">
            <w:pPr>
              <w:pStyle w:val="B2"/>
              <w:rPr>
                <w:rFonts w:eastAsia="等线"/>
                <w:lang w:eastAsia="zh-CN"/>
              </w:rPr>
            </w:pPr>
            <w:r>
              <w:rPr>
                <w:rFonts w:eastAsia="等线"/>
                <w:lang w:eastAsia="zh-CN"/>
              </w:rPr>
              <w:t>-</w:t>
            </w:r>
            <w:r>
              <w:rPr>
                <w:rFonts w:eastAsia="等线"/>
                <w:lang w:eastAsia="zh-CN"/>
              </w:rPr>
              <w:tab/>
              <w:t>Information related to control plane signalling exchange, including:</w:t>
            </w:r>
          </w:p>
          <w:p w14:paraId="315FBA84" w14:textId="77777777" w:rsidR="00E96B9B" w:rsidRDefault="00E96B9B" w:rsidP="00E96B9B">
            <w:pPr>
              <w:pStyle w:val="B3"/>
              <w:rPr>
                <w:rFonts w:eastAsia="等线"/>
                <w:lang w:eastAsia="zh-CN"/>
              </w:rPr>
            </w:pPr>
            <w:r>
              <w:rPr>
                <w:rFonts w:eastAsia="等线"/>
                <w:lang w:eastAsia="zh-CN"/>
              </w:rPr>
              <w:t>-</w:t>
            </w:r>
            <w:r>
              <w:rPr>
                <w:rFonts w:eastAsia="等线"/>
                <w:lang w:eastAsia="zh-CN"/>
              </w:rPr>
              <w:tab/>
              <w:t>Request Type of control messages (and related posterior messages), message counts, success and failures, failure cause, fault information, response times for N1 and/or N2 interfaces and 5GC SBIs, taking information as described in clause 6.35.2.2 and table 6.39.1-1.</w:t>
            </w:r>
          </w:p>
          <w:p w14:paraId="40831AD7" w14:textId="77777777" w:rsidR="00E96B9B" w:rsidRDefault="00E96B9B" w:rsidP="00E96B9B">
            <w:pPr>
              <w:pStyle w:val="B2"/>
              <w:rPr>
                <w:rFonts w:eastAsia="等线"/>
                <w:lang w:eastAsia="zh-CN"/>
              </w:rPr>
            </w:pPr>
            <w:r>
              <w:rPr>
                <w:rFonts w:eastAsia="等线"/>
                <w:lang w:eastAsia="zh-CN"/>
              </w:rPr>
              <w:t>-</w:t>
            </w:r>
            <w:r>
              <w:rPr>
                <w:rFonts w:eastAsia="等线"/>
                <w:lang w:eastAsia="zh-CN"/>
              </w:rPr>
              <w:tab/>
              <w:t>Information on NF contexts, including:</w:t>
            </w:r>
          </w:p>
          <w:p w14:paraId="00A98F7D" w14:textId="77777777" w:rsidR="00E96B9B" w:rsidRDefault="00E96B9B" w:rsidP="00E96B9B">
            <w:pPr>
              <w:pStyle w:val="B3"/>
              <w:rPr>
                <w:rFonts w:eastAsia="等线"/>
                <w:lang w:eastAsia="zh-CN"/>
              </w:rPr>
            </w:pPr>
            <w:r>
              <w:rPr>
                <w:rFonts w:eastAsia="等线"/>
                <w:lang w:eastAsia="zh-CN"/>
              </w:rPr>
              <w:t>-</w:t>
            </w:r>
            <w:r>
              <w:rPr>
                <w:rFonts w:eastAsia="等线"/>
                <w:lang w:eastAsia="zh-CN"/>
              </w:rPr>
              <w:tab/>
              <w:t>UE related number, state transition and timer information of a group of UEs as described in clause 6.35.2.2 and table 6.39.1-1;</w:t>
            </w:r>
          </w:p>
          <w:p w14:paraId="03F258AC" w14:textId="77777777" w:rsidR="00E96B9B" w:rsidRDefault="00E96B9B" w:rsidP="00E96B9B">
            <w:pPr>
              <w:pStyle w:val="B3"/>
              <w:rPr>
                <w:rFonts w:eastAsia="等线"/>
                <w:lang w:eastAsia="zh-CN"/>
              </w:rPr>
            </w:pPr>
            <w:r>
              <w:rPr>
                <w:rFonts w:eastAsia="等线"/>
                <w:lang w:eastAsia="zh-CN"/>
              </w:rPr>
              <w:t>-</w:t>
            </w:r>
            <w:r>
              <w:rPr>
                <w:rFonts w:eastAsia="等线"/>
                <w:lang w:eastAsia="zh-CN"/>
              </w:rPr>
              <w:tab/>
              <w:t>NF load, status &amp; resource usage as described in table 6.39.1-1.</w:t>
            </w:r>
          </w:p>
          <w:p w14:paraId="0340830D" w14:textId="77777777" w:rsidR="00E96B9B" w:rsidRDefault="00E96B9B" w:rsidP="00E96B9B">
            <w:pPr>
              <w:pStyle w:val="B2"/>
              <w:rPr>
                <w:rFonts w:eastAsia="等线"/>
                <w:lang w:eastAsia="zh-CN"/>
              </w:rPr>
            </w:pPr>
            <w:r>
              <w:rPr>
                <w:rFonts w:eastAsia="等线"/>
                <w:lang w:eastAsia="zh-CN"/>
              </w:rPr>
              <w:t>-</w:t>
            </w:r>
            <w:r>
              <w:rPr>
                <w:rFonts w:eastAsia="等线"/>
                <w:lang w:eastAsia="zh-CN"/>
              </w:rPr>
              <w:tab/>
              <w:t>UE related data per group, including:</w:t>
            </w:r>
          </w:p>
          <w:p w14:paraId="5CF02A0C" w14:textId="77777777" w:rsidR="00E96B9B" w:rsidRDefault="00E96B9B" w:rsidP="00E96B9B">
            <w:pPr>
              <w:pStyle w:val="B3"/>
              <w:rPr>
                <w:rFonts w:eastAsia="等线"/>
                <w:lang w:eastAsia="zh-CN"/>
              </w:rPr>
            </w:pPr>
            <w:r>
              <w:rPr>
                <w:rFonts w:eastAsia="等线"/>
                <w:lang w:eastAsia="zh-CN"/>
              </w:rPr>
              <w:t>-</w:t>
            </w:r>
            <w:r>
              <w:rPr>
                <w:rFonts w:eastAsia="等线"/>
                <w:lang w:eastAsia="zh-CN"/>
              </w:rPr>
              <w:tab/>
              <w:t>input data of existing UE related analytics.</w:t>
            </w:r>
          </w:p>
          <w:p w14:paraId="048A0242" w14:textId="77777777" w:rsidR="00E96B9B" w:rsidRDefault="00E96B9B" w:rsidP="00E96B9B">
            <w:pPr>
              <w:pStyle w:val="B2"/>
              <w:rPr>
                <w:rFonts w:eastAsia="等线"/>
                <w:lang w:eastAsia="zh-CN"/>
              </w:rPr>
            </w:pPr>
            <w:r>
              <w:rPr>
                <w:rFonts w:eastAsia="等线"/>
                <w:lang w:eastAsia="zh-CN"/>
              </w:rPr>
              <w:t>-</w:t>
            </w:r>
            <w:r>
              <w:rPr>
                <w:rFonts w:eastAsia="等线"/>
                <w:lang w:eastAsia="zh-CN"/>
              </w:rPr>
              <w:tab/>
              <w:t>MDAF data, including:</w:t>
            </w:r>
          </w:p>
          <w:p w14:paraId="3D85423E" w14:textId="77777777" w:rsidR="00E96B9B" w:rsidRDefault="00E96B9B" w:rsidP="00E96B9B">
            <w:pPr>
              <w:pStyle w:val="B3"/>
              <w:rPr>
                <w:rFonts w:eastAsia="等线"/>
                <w:lang w:eastAsia="zh-CN"/>
              </w:rPr>
            </w:pPr>
            <w:r>
              <w:rPr>
                <w:rFonts w:eastAsia="等线"/>
                <w:lang w:eastAsia="zh-CN"/>
              </w:rPr>
              <w:t>-</w:t>
            </w:r>
            <w:r>
              <w:rPr>
                <w:rFonts w:eastAsia="等线"/>
                <w:lang w:eastAsia="zh-CN"/>
              </w:rPr>
              <w:tab/>
              <w:t>5GC Control Plane congestion status/level and/or aggregated data.</w:t>
            </w:r>
          </w:p>
          <w:p w14:paraId="3C4B1B11" w14:textId="77777777" w:rsidR="00E96B9B" w:rsidRDefault="00E96B9B" w:rsidP="00E96B9B">
            <w:pPr>
              <w:pStyle w:val="B2"/>
              <w:rPr>
                <w:rFonts w:eastAsia="等线"/>
                <w:lang w:eastAsia="zh-CN"/>
              </w:rPr>
            </w:pPr>
            <w:r>
              <w:rPr>
                <w:rFonts w:eastAsia="等线"/>
                <w:lang w:eastAsia="zh-CN"/>
              </w:rPr>
              <w:t>-</w:t>
            </w:r>
            <w:r>
              <w:rPr>
                <w:rFonts w:eastAsia="等线"/>
                <w:lang w:eastAsia="zh-CN"/>
              </w:rPr>
              <w:tab/>
              <w:t>AF data, including:</w:t>
            </w:r>
          </w:p>
          <w:p w14:paraId="285A2D26" w14:textId="77777777" w:rsidR="00E96B9B" w:rsidRDefault="00E96B9B" w:rsidP="00E96B9B">
            <w:pPr>
              <w:pStyle w:val="B3"/>
              <w:rPr>
                <w:rFonts w:eastAsia="等线"/>
                <w:lang w:eastAsia="zh-CN"/>
              </w:rPr>
            </w:pPr>
            <w:r>
              <w:rPr>
                <w:rFonts w:eastAsia="等线"/>
                <w:lang w:eastAsia="zh-CN"/>
              </w:rPr>
              <w:t>-</w:t>
            </w:r>
            <w:r>
              <w:rPr>
                <w:rFonts w:eastAsia="等线"/>
                <w:lang w:eastAsia="zh-CN"/>
              </w:rPr>
              <w:tab/>
              <w:t>user active/inactive information as described in table 6.36.1-2.</w:t>
            </w:r>
          </w:p>
          <w:p w14:paraId="2682D9B5" w14:textId="77777777" w:rsidR="00E96B9B" w:rsidRDefault="00E96B9B" w:rsidP="00E96B9B">
            <w:pPr>
              <w:pStyle w:val="NO"/>
              <w:rPr>
                <w:rFonts w:eastAsia="等线"/>
                <w:lang w:eastAsia="zh-CN"/>
              </w:rPr>
            </w:pPr>
            <w:r>
              <w:rPr>
                <w:rFonts w:eastAsia="等线"/>
                <w:lang w:eastAsia="zh-CN"/>
              </w:rPr>
              <w:t>NOTE 2:</w:t>
            </w:r>
            <w:r>
              <w:rPr>
                <w:rFonts w:eastAsia="等线"/>
                <w:lang w:eastAsia="zh-CN"/>
              </w:rPr>
              <w:tab/>
              <w:t>The details of input data (including source and detailed data description) are to be specified in normative work. Input data already available in earlier releases are re-used.</w:t>
            </w:r>
          </w:p>
          <w:p w14:paraId="04E6B280" w14:textId="77777777" w:rsidR="00E96B9B" w:rsidRDefault="00E96B9B" w:rsidP="00E96B9B">
            <w:pPr>
              <w:pStyle w:val="NO"/>
              <w:rPr>
                <w:rFonts w:eastAsia="等线"/>
                <w:lang w:eastAsia="zh-CN"/>
              </w:rPr>
            </w:pPr>
            <w:r>
              <w:rPr>
                <w:rFonts w:eastAsia="等线"/>
                <w:lang w:eastAsia="zh-CN"/>
              </w:rPr>
              <w:t>NOTE 3:</w:t>
            </w:r>
            <w:r>
              <w:rPr>
                <w:rFonts w:eastAsia="等线"/>
                <w:lang w:eastAsia="zh-CN"/>
              </w:rPr>
              <w:tab/>
              <w:t>The NWDAF collects UE related data via NFs (e.g. AMF, etc.) as specified in TS </w:t>
            </w:r>
            <w:bookmarkStart w:id="5" w:name="MCCTEMPBM_00000025"/>
            <w:r>
              <w:rPr>
                <w:rFonts w:eastAsia="等线"/>
                <w:lang w:eastAsia="zh-CN"/>
              </w:rPr>
              <w:t>23.288 [5].</w:t>
            </w:r>
          </w:p>
          <w:bookmarkEnd w:id="5"/>
          <w:p w14:paraId="215A7F64" w14:textId="77777777" w:rsidR="00E96B9B" w:rsidRDefault="00E96B9B" w:rsidP="00E96B9B">
            <w:pPr>
              <w:pStyle w:val="B1"/>
              <w:rPr>
                <w:rFonts w:eastAsia="等线"/>
                <w:lang w:eastAsia="zh-CN"/>
              </w:rPr>
            </w:pPr>
            <w:r>
              <w:rPr>
                <w:rFonts w:eastAsia="等线"/>
                <w:lang w:eastAsia="zh-CN"/>
              </w:rPr>
              <w:t>-</w:t>
            </w:r>
            <w:r>
              <w:rPr>
                <w:rFonts w:eastAsia="等线"/>
                <w:lang w:eastAsia="zh-CN"/>
              </w:rPr>
              <w:tab/>
              <w:t>In order to reduce signalling overhead, offline bulk data report (clause 6.2.6.1 in TS 23.288 [5]) for UE related data collection may be used.</w:t>
            </w:r>
          </w:p>
          <w:p w14:paraId="27D5DD38" w14:textId="77777777" w:rsidR="00E96B9B" w:rsidRDefault="00E96B9B" w:rsidP="00E96B9B">
            <w:pPr>
              <w:pStyle w:val="B1"/>
              <w:rPr>
                <w:rFonts w:eastAsia="等线"/>
                <w:lang w:eastAsia="zh-CN"/>
              </w:rPr>
            </w:pPr>
            <w:r>
              <w:rPr>
                <w:rFonts w:eastAsia="等线"/>
                <w:lang w:eastAsia="zh-CN"/>
              </w:rPr>
              <w:t>-</w:t>
            </w:r>
            <w:r>
              <w:rPr>
                <w:rFonts w:eastAsia="等线"/>
                <w:lang w:eastAsia="zh-CN"/>
              </w:rPr>
              <w:tab/>
              <w:t>The following Output Data from NWDAF are agreed to be included in Analytics output:</w:t>
            </w:r>
          </w:p>
          <w:p w14:paraId="52948888" w14:textId="77777777" w:rsidR="00E96B9B" w:rsidRDefault="00E96B9B" w:rsidP="00E96B9B">
            <w:pPr>
              <w:pStyle w:val="B2"/>
              <w:rPr>
                <w:rFonts w:eastAsia="等线"/>
                <w:lang w:eastAsia="zh-CN"/>
              </w:rPr>
            </w:pPr>
            <w:r>
              <w:rPr>
                <w:rFonts w:eastAsia="等线"/>
                <w:lang w:eastAsia="zh-CN"/>
              </w:rPr>
              <w:t>-</w:t>
            </w:r>
            <w:r>
              <w:rPr>
                <w:rFonts w:eastAsia="等线"/>
                <w:lang w:eastAsia="zh-CN"/>
              </w:rPr>
              <w:tab/>
              <w:t>Statistics Analytics, including:</w:t>
            </w:r>
          </w:p>
          <w:p w14:paraId="2746A56C" w14:textId="77777777" w:rsidR="00E96B9B" w:rsidRDefault="00E96B9B" w:rsidP="00E96B9B">
            <w:pPr>
              <w:pStyle w:val="B3"/>
              <w:rPr>
                <w:rFonts w:eastAsia="等线"/>
                <w:lang w:eastAsia="zh-CN"/>
              </w:rPr>
            </w:pPr>
            <w:r>
              <w:rPr>
                <w:rFonts w:eastAsia="等线"/>
                <w:lang w:eastAsia="zh-CN"/>
              </w:rPr>
              <w:t>-</w:t>
            </w:r>
            <w:r>
              <w:rPr>
                <w:rFonts w:eastAsia="等线"/>
                <w:lang w:eastAsia="zh-CN"/>
              </w:rPr>
              <w:tab/>
              <w:t>Target NF ID, cause of the signalling storm (i.e. signalling storm caused by UEs and signalling storm caused by NF), NF lists or a group of UEs, statistics corresponding to the input data.</w:t>
            </w:r>
          </w:p>
          <w:p w14:paraId="5C44D5CF" w14:textId="77777777" w:rsidR="00E96B9B" w:rsidRDefault="00E96B9B" w:rsidP="00E96B9B">
            <w:pPr>
              <w:pStyle w:val="B2"/>
              <w:rPr>
                <w:rFonts w:eastAsia="等线"/>
                <w:lang w:eastAsia="zh-CN"/>
              </w:rPr>
            </w:pPr>
            <w:r>
              <w:rPr>
                <w:rFonts w:eastAsia="等线"/>
                <w:lang w:eastAsia="zh-CN"/>
              </w:rPr>
              <w:t>-</w:t>
            </w:r>
            <w:r>
              <w:rPr>
                <w:rFonts w:eastAsia="等线"/>
                <w:lang w:eastAsia="zh-CN"/>
              </w:rPr>
              <w:tab/>
              <w:t>Prediction Analytics, including:</w:t>
            </w:r>
          </w:p>
          <w:p w14:paraId="57CB3B2B" w14:textId="77777777" w:rsidR="00E96B9B" w:rsidRPr="006960AF" w:rsidRDefault="00E96B9B" w:rsidP="00E96B9B">
            <w:pPr>
              <w:pStyle w:val="B3"/>
              <w:rPr>
                <w:rFonts w:eastAsia="等线"/>
                <w:lang w:eastAsia="zh-CN"/>
              </w:rPr>
            </w:pPr>
            <w:r>
              <w:rPr>
                <w:rFonts w:eastAsia="等线"/>
                <w:lang w:eastAsia="zh-CN"/>
              </w:rPr>
              <w:t>-</w:t>
            </w:r>
            <w:r>
              <w:rPr>
                <w:rFonts w:eastAsia="等线"/>
                <w:lang w:eastAsia="zh-CN"/>
              </w:rPr>
              <w:tab/>
              <w:t>Target NF ID, cause of the signalling storm, NF lists or a group of UEs, prediction corresponding to the input data, confidence level of the prediction.</w:t>
            </w:r>
          </w:p>
          <w:p w14:paraId="2AA9B9B6" w14:textId="77777777" w:rsidR="00E96B9B" w:rsidRPr="006960AF" w:rsidRDefault="00E96B9B" w:rsidP="00E96B9B">
            <w:pPr>
              <w:pStyle w:val="NO"/>
              <w:rPr>
                <w:rFonts w:eastAsia="等线"/>
                <w:lang w:eastAsia="zh-CN"/>
              </w:rPr>
            </w:pPr>
            <w:r>
              <w:rPr>
                <w:rFonts w:eastAsia="等线"/>
                <w:lang w:eastAsia="zh-CN"/>
              </w:rPr>
              <w:t>NOTE 4:</w:t>
            </w:r>
            <w:r>
              <w:rPr>
                <w:rFonts w:eastAsia="等线"/>
                <w:lang w:eastAsia="zh-CN"/>
              </w:rPr>
              <w:tab/>
              <w:t>Whether more IEs are needed will be discussed and specified in normative work.</w:t>
            </w:r>
          </w:p>
          <w:p w14:paraId="4C4653D5" w14:textId="77777777" w:rsidR="00E96B9B" w:rsidRPr="006960AF" w:rsidRDefault="00E96B9B" w:rsidP="00E96B9B">
            <w:pPr>
              <w:pStyle w:val="B1"/>
              <w:rPr>
                <w:rFonts w:eastAsia="等线"/>
                <w:lang w:eastAsia="zh-CN"/>
              </w:rPr>
            </w:pPr>
            <w:r>
              <w:rPr>
                <w:rFonts w:eastAsia="等线"/>
                <w:lang w:eastAsia="zh-CN"/>
              </w:rPr>
              <w:t>-</w:t>
            </w:r>
            <w:r>
              <w:rPr>
                <w:rFonts w:eastAsia="等线"/>
                <w:lang w:eastAsia="zh-CN"/>
              </w:rPr>
              <w:tab/>
              <w:t>Examples of mitigation or prevention for NFs will be discussed and provided in the normative work, considering a similar format as in table 6.7.5.3-3 in TS 23.288 [5] as a basis, the final mitigation or prevention operations are based on operator's policy/configuration and NF implementation. The mitigation and prevention described in Solutions #35 and #39 will be consider for used as a basis for such examples:</w:t>
            </w:r>
          </w:p>
          <w:p w14:paraId="410AEE9E" w14:textId="77777777" w:rsidR="00E96B9B" w:rsidRDefault="00E96B9B" w:rsidP="00E96B9B">
            <w:pPr>
              <w:pStyle w:val="B2"/>
              <w:rPr>
                <w:rFonts w:eastAsia="等线"/>
                <w:lang w:eastAsia="zh-CN"/>
              </w:rPr>
            </w:pPr>
            <w:r>
              <w:rPr>
                <w:rFonts w:eastAsia="等线"/>
                <w:lang w:eastAsia="zh-CN"/>
              </w:rPr>
              <w:t>-</w:t>
            </w:r>
            <w:r>
              <w:rPr>
                <w:rFonts w:eastAsia="等线"/>
                <w:lang w:eastAsia="zh-CN"/>
              </w:rPr>
              <w:tab/>
              <w:t>UE-related configurations (back-off timers, thresholds, slice or priority based overload control, etc.);</w:t>
            </w:r>
          </w:p>
          <w:p w14:paraId="5B70EDE0" w14:textId="77777777" w:rsidR="00E96B9B" w:rsidRDefault="00E96B9B" w:rsidP="00E96B9B">
            <w:pPr>
              <w:pStyle w:val="B2"/>
              <w:rPr>
                <w:rFonts w:eastAsia="等线"/>
                <w:lang w:eastAsia="zh-CN"/>
              </w:rPr>
            </w:pPr>
            <w:r>
              <w:rPr>
                <w:rFonts w:eastAsia="等线"/>
                <w:lang w:eastAsia="zh-CN"/>
              </w:rPr>
              <w:t>-</w:t>
            </w:r>
            <w:r>
              <w:rPr>
                <w:rFonts w:eastAsia="等线"/>
                <w:lang w:eastAsia="zh-CN"/>
              </w:rPr>
              <w:tab/>
              <w:t>NF-related configuration ((re)discovery/selection, prioritizations, threshold, etc.).</w:t>
            </w:r>
          </w:p>
          <w:p w14:paraId="16629959" w14:textId="77777777" w:rsidR="00E96B9B" w:rsidRDefault="00E96B9B" w:rsidP="00E96B9B">
            <w:pPr>
              <w:pStyle w:val="NO"/>
              <w:rPr>
                <w:rFonts w:eastAsia="等线"/>
                <w:lang w:eastAsia="zh-CN"/>
              </w:rPr>
            </w:pPr>
            <w:r>
              <w:rPr>
                <w:rFonts w:eastAsia="等线"/>
                <w:lang w:eastAsia="zh-CN"/>
              </w:rPr>
              <w:t>NOTE 5:</w:t>
            </w:r>
            <w:r>
              <w:rPr>
                <w:rFonts w:eastAsia="等线"/>
                <w:lang w:eastAsia="zh-CN"/>
              </w:rPr>
              <w:tab/>
              <w:t>Examples of prevention/mitigation actions based on NWDAF analytics on signalling storm prediction and/or detection may be further refined during the course of the normative work.</w:t>
            </w:r>
          </w:p>
          <w:p w14:paraId="1728CE4F" w14:textId="1F2B5BB2" w:rsidR="00E96B9B" w:rsidRPr="00E96B9B" w:rsidRDefault="00E96B9B" w:rsidP="00E96B9B">
            <w:pPr>
              <w:pStyle w:val="NO"/>
              <w:rPr>
                <w:rFonts w:eastAsia="等线"/>
                <w:lang w:eastAsia="zh-CN"/>
              </w:rPr>
            </w:pPr>
            <w:r>
              <w:rPr>
                <w:rFonts w:eastAsia="等线"/>
                <w:lang w:eastAsia="zh-CN"/>
              </w:rPr>
              <w:t>NOTE 6:</w:t>
            </w:r>
            <w:r>
              <w:rPr>
                <w:rFonts w:eastAsia="等线"/>
                <w:lang w:eastAsia="zh-CN"/>
              </w:rPr>
              <w:tab/>
              <w:t>Whether SCP entity itself can be a source of input data will be discussed and specified in normative work.</w:t>
            </w:r>
          </w:p>
        </w:tc>
        <w:tc>
          <w:tcPr>
            <w:tcW w:w="4103" w:type="dxa"/>
            <w:shd w:val="clear" w:color="auto" w:fill="auto"/>
          </w:tcPr>
          <w:p w14:paraId="6AFCC216" w14:textId="77777777" w:rsidR="00E96B9B" w:rsidRDefault="00E96B9B" w:rsidP="00260B56">
            <w:pPr>
              <w:spacing w:after="0"/>
              <w:rPr>
                <w:lang w:val="fr-FR" w:eastAsia="zh-CN"/>
              </w:rPr>
            </w:pPr>
          </w:p>
          <w:p w14:paraId="342D06F7" w14:textId="77777777" w:rsidR="005612A6" w:rsidRDefault="005612A6" w:rsidP="00260B56">
            <w:pPr>
              <w:spacing w:after="0"/>
              <w:rPr>
                <w:lang w:val="fr-FR" w:eastAsia="zh-CN"/>
              </w:rPr>
            </w:pPr>
          </w:p>
          <w:p w14:paraId="100F8626" w14:textId="77777777" w:rsidR="005612A6" w:rsidRDefault="005612A6" w:rsidP="00260B56">
            <w:pPr>
              <w:spacing w:after="0"/>
              <w:rPr>
                <w:lang w:val="fr-FR" w:eastAsia="zh-CN"/>
              </w:rPr>
            </w:pPr>
          </w:p>
          <w:p w14:paraId="37A9056A" w14:textId="2FDEB82A" w:rsidR="005612A6" w:rsidRDefault="005612A6" w:rsidP="00260B56">
            <w:pPr>
              <w:spacing w:after="0"/>
              <w:rPr>
                <w:rFonts w:eastAsia="等线"/>
                <w:lang w:eastAsia="zh-CN"/>
              </w:rPr>
            </w:pPr>
            <w:r>
              <w:rPr>
                <w:rFonts w:eastAsia="等线"/>
                <w:lang w:eastAsia="zh-CN"/>
              </w:rPr>
              <w:t xml:space="preserve">NWDAF supports assistance to signalling storm </w:t>
            </w:r>
            <w:r w:rsidR="004B1AF9">
              <w:rPr>
                <w:rFonts w:eastAsia="等线"/>
                <w:lang w:eastAsia="zh-CN"/>
              </w:rPr>
              <w:t>Mitigation and Prevention</w:t>
            </w:r>
            <w:r>
              <w:rPr>
                <w:rFonts w:eastAsia="等线"/>
                <w:lang w:eastAsia="zh-CN"/>
              </w:rPr>
              <w:t>, including:</w:t>
            </w:r>
          </w:p>
          <w:p w14:paraId="6823635B" w14:textId="30A79205" w:rsidR="00F8084C" w:rsidRDefault="00F8084C" w:rsidP="00260B56">
            <w:pPr>
              <w:spacing w:after="0"/>
              <w:rPr>
                <w:rFonts w:eastAsia="等线"/>
                <w:lang w:eastAsia="zh-CN"/>
              </w:rPr>
            </w:pPr>
          </w:p>
          <w:p w14:paraId="27999C3D" w14:textId="4B0BA282" w:rsidR="00F8084C" w:rsidRDefault="00F8084C" w:rsidP="00260B56">
            <w:pPr>
              <w:spacing w:after="0"/>
              <w:rPr>
                <w:rFonts w:eastAsia="等线"/>
                <w:lang w:eastAsia="zh-CN"/>
              </w:rPr>
            </w:pPr>
          </w:p>
          <w:p w14:paraId="1866209B" w14:textId="20FDA9CF" w:rsidR="00F8084C" w:rsidRDefault="00F8084C" w:rsidP="00260B56">
            <w:pPr>
              <w:spacing w:after="0"/>
              <w:rPr>
                <w:rFonts w:eastAsia="等线"/>
                <w:lang w:eastAsia="zh-CN"/>
              </w:rPr>
            </w:pPr>
          </w:p>
          <w:p w14:paraId="3E683953" w14:textId="3F6BF7CC" w:rsidR="00F8084C" w:rsidRDefault="00F8084C" w:rsidP="00260B56">
            <w:pPr>
              <w:spacing w:after="0"/>
              <w:rPr>
                <w:rFonts w:eastAsia="等线"/>
                <w:lang w:eastAsia="zh-CN"/>
              </w:rPr>
            </w:pPr>
          </w:p>
          <w:p w14:paraId="2C0E345D" w14:textId="37FB92CD" w:rsidR="00F8084C" w:rsidRDefault="00F8084C" w:rsidP="00260B56">
            <w:pPr>
              <w:spacing w:after="0"/>
              <w:rPr>
                <w:rFonts w:eastAsia="等线"/>
                <w:lang w:eastAsia="zh-CN"/>
              </w:rPr>
            </w:pPr>
          </w:p>
          <w:p w14:paraId="493B9318" w14:textId="0D86EAA5" w:rsidR="00F8084C" w:rsidRDefault="00F8084C" w:rsidP="00260B56">
            <w:pPr>
              <w:spacing w:after="0"/>
              <w:rPr>
                <w:rFonts w:eastAsia="等线"/>
                <w:lang w:eastAsia="zh-CN"/>
              </w:rPr>
            </w:pPr>
          </w:p>
          <w:p w14:paraId="0BE47723" w14:textId="56BB4039" w:rsidR="00F8084C" w:rsidRDefault="00F8084C" w:rsidP="00260B56">
            <w:pPr>
              <w:spacing w:after="0"/>
              <w:rPr>
                <w:rFonts w:eastAsia="等线"/>
                <w:lang w:eastAsia="zh-CN"/>
              </w:rPr>
            </w:pPr>
          </w:p>
          <w:p w14:paraId="143DF910" w14:textId="77777777" w:rsidR="00F8084C" w:rsidRDefault="00F8084C" w:rsidP="00260B56">
            <w:pPr>
              <w:spacing w:after="0"/>
              <w:rPr>
                <w:rFonts w:eastAsia="等线"/>
                <w:lang w:eastAsia="zh-CN"/>
              </w:rPr>
            </w:pPr>
          </w:p>
          <w:p w14:paraId="25F0C8AE" w14:textId="7DB87706" w:rsidR="005612A6" w:rsidRDefault="005612A6" w:rsidP="00260B56">
            <w:pPr>
              <w:spacing w:after="0"/>
              <w:rPr>
                <w:rFonts w:eastAsia="等线"/>
                <w:lang w:eastAsia="zh-CN"/>
              </w:rPr>
            </w:pPr>
            <w:r>
              <w:rPr>
                <w:rFonts w:hint="eastAsia"/>
                <w:lang w:eastAsia="zh-CN"/>
              </w:rPr>
              <w:lastRenderedPageBreak/>
              <w:t>-</w:t>
            </w:r>
            <w:r>
              <w:rPr>
                <w:lang w:eastAsia="zh-CN"/>
              </w:rPr>
              <w:t xml:space="preserve"> Support a</w:t>
            </w:r>
            <w:r>
              <w:rPr>
                <w:rFonts w:eastAsia="等线"/>
                <w:lang w:eastAsia="zh-CN"/>
              </w:rPr>
              <w:t xml:space="preserve"> new Analytics ID in NWDAF for Signalling storm Mitigation and Prevention caused by NFs</w:t>
            </w:r>
            <w:r w:rsidR="00871E59">
              <w:rPr>
                <w:rFonts w:eastAsia="等线"/>
                <w:lang w:eastAsia="zh-CN"/>
              </w:rPr>
              <w:t xml:space="preserve"> </w:t>
            </w:r>
          </w:p>
          <w:p w14:paraId="1B99299B" w14:textId="28BB165F" w:rsidR="00F8084C" w:rsidRDefault="009A7137" w:rsidP="00260B56">
            <w:pPr>
              <w:spacing w:after="0"/>
              <w:rPr>
                <w:rFonts w:eastAsia="等线"/>
                <w:lang w:eastAsia="zh-CN"/>
              </w:rPr>
            </w:pPr>
            <w:r>
              <w:rPr>
                <w:rFonts w:eastAsia="等线" w:hint="eastAsia"/>
                <w:lang w:eastAsia="zh-CN"/>
              </w:rPr>
              <w:t>H</w:t>
            </w:r>
            <w:r>
              <w:rPr>
                <w:rFonts w:eastAsia="等线"/>
                <w:lang w:eastAsia="zh-CN"/>
              </w:rPr>
              <w:t xml:space="preserve">ence NWDAF </w:t>
            </w:r>
            <w:r w:rsidR="004D56A2">
              <w:rPr>
                <w:rFonts w:eastAsia="等线"/>
                <w:lang w:eastAsia="zh-CN"/>
              </w:rPr>
              <w:t>is required to support the new Analytics ID</w:t>
            </w:r>
            <w:r w:rsidR="004D56A2">
              <w:rPr>
                <w:rFonts w:eastAsia="等线" w:hint="eastAsia"/>
                <w:lang w:eastAsia="zh-CN"/>
              </w:rPr>
              <w:t>.</w:t>
            </w:r>
            <w:r w:rsidR="004D56A2">
              <w:rPr>
                <w:rFonts w:eastAsia="等线"/>
                <w:lang w:eastAsia="zh-CN"/>
              </w:rPr>
              <w:t xml:space="preserve"> </w:t>
            </w:r>
            <w:r w:rsidR="001E62AC" w:rsidRPr="001E62AC">
              <w:rPr>
                <w:rFonts w:eastAsia="等线"/>
                <w:highlight w:val="yellow"/>
                <w:lang w:eastAsia="zh-CN"/>
              </w:rPr>
              <w:t>(CT3)</w:t>
            </w:r>
          </w:p>
          <w:p w14:paraId="254A93E5" w14:textId="77B583EC" w:rsidR="00F8084C" w:rsidRDefault="00F8084C" w:rsidP="00260B56">
            <w:pPr>
              <w:spacing w:after="0"/>
              <w:rPr>
                <w:rFonts w:eastAsia="等线"/>
                <w:lang w:eastAsia="zh-CN"/>
              </w:rPr>
            </w:pPr>
          </w:p>
          <w:p w14:paraId="448F5F45" w14:textId="77777777" w:rsidR="00871E59" w:rsidRDefault="00871E59" w:rsidP="00260B56">
            <w:pPr>
              <w:spacing w:after="0"/>
              <w:rPr>
                <w:rFonts w:eastAsia="等线"/>
                <w:lang w:eastAsia="zh-CN"/>
              </w:rPr>
            </w:pPr>
          </w:p>
          <w:p w14:paraId="3D54AA6C" w14:textId="547A5BAD" w:rsidR="005612A6" w:rsidRDefault="005612A6" w:rsidP="005612A6">
            <w:pPr>
              <w:spacing w:after="0"/>
              <w:rPr>
                <w:rFonts w:eastAsia="等线"/>
                <w:lang w:eastAsia="zh-CN"/>
              </w:rPr>
            </w:pPr>
            <w:r>
              <w:rPr>
                <w:lang w:eastAsia="zh-CN"/>
              </w:rPr>
              <w:t xml:space="preserve">- potential new </w:t>
            </w:r>
            <w:r>
              <w:rPr>
                <w:rFonts w:eastAsia="等线"/>
                <w:lang w:eastAsia="zh-CN"/>
              </w:rPr>
              <w:t>Analytics ID or reuse existing Analytics ID for Signalling storm Mitigation and Prevention caused by UEs</w:t>
            </w:r>
          </w:p>
          <w:p w14:paraId="212846CE" w14:textId="31CE4E8C" w:rsidR="004D56A2" w:rsidRDefault="004D56A2" w:rsidP="004D56A2">
            <w:pPr>
              <w:spacing w:after="0"/>
              <w:rPr>
                <w:rFonts w:eastAsia="等线"/>
                <w:lang w:eastAsia="zh-CN"/>
              </w:rPr>
            </w:pPr>
            <w:r>
              <w:rPr>
                <w:rFonts w:eastAsia="等线" w:hint="eastAsia"/>
                <w:lang w:eastAsia="zh-CN"/>
              </w:rPr>
              <w:t>H</w:t>
            </w:r>
            <w:r>
              <w:rPr>
                <w:rFonts w:eastAsia="等线"/>
                <w:lang w:eastAsia="zh-CN"/>
              </w:rPr>
              <w:t>ence NWDAF should support the (new or existing) Analytics ID.</w:t>
            </w:r>
            <w:r w:rsidR="001E62AC">
              <w:rPr>
                <w:rFonts w:eastAsia="等线"/>
                <w:lang w:eastAsia="zh-CN"/>
              </w:rPr>
              <w:t xml:space="preserve"> </w:t>
            </w:r>
            <w:r w:rsidR="001E62AC" w:rsidRPr="002A03AF">
              <w:rPr>
                <w:rFonts w:eastAsia="等线"/>
                <w:highlight w:val="yellow"/>
                <w:lang w:eastAsia="zh-CN"/>
              </w:rPr>
              <w:t>(CT3)</w:t>
            </w:r>
          </w:p>
          <w:p w14:paraId="61CA0866" w14:textId="4B46A538" w:rsidR="005612A6" w:rsidRDefault="005612A6" w:rsidP="00260B56">
            <w:pPr>
              <w:spacing w:after="0"/>
              <w:rPr>
                <w:lang w:val="fr-FR" w:eastAsia="zh-CN"/>
              </w:rPr>
            </w:pPr>
          </w:p>
          <w:p w14:paraId="703D364C" w14:textId="77590375" w:rsidR="00871E59" w:rsidRDefault="00871E59" w:rsidP="00260B56">
            <w:pPr>
              <w:spacing w:after="0"/>
              <w:rPr>
                <w:lang w:val="fr-FR" w:eastAsia="zh-CN"/>
              </w:rPr>
            </w:pPr>
          </w:p>
          <w:p w14:paraId="0BF1C389" w14:textId="77777777" w:rsidR="00FD20DE" w:rsidRDefault="00FD20DE" w:rsidP="00260B56">
            <w:pPr>
              <w:spacing w:after="0"/>
              <w:rPr>
                <w:lang w:val="fr-FR" w:eastAsia="zh-CN"/>
              </w:rPr>
            </w:pPr>
          </w:p>
          <w:p w14:paraId="0C45FEF9" w14:textId="125B09F8" w:rsidR="005612A6" w:rsidRDefault="00F8084C" w:rsidP="00260B56">
            <w:pPr>
              <w:spacing w:after="0"/>
              <w:rPr>
                <w:lang w:val="fr-FR" w:eastAsia="zh-CN"/>
              </w:rPr>
            </w:pPr>
            <w:r>
              <w:rPr>
                <w:rFonts w:hint="eastAsia"/>
                <w:lang w:val="fr-FR" w:eastAsia="zh-CN"/>
              </w:rPr>
              <w:t>-</w:t>
            </w:r>
            <w:r>
              <w:rPr>
                <w:lang w:val="fr-FR" w:eastAsia="zh-CN"/>
              </w:rPr>
              <w:t xml:space="preserve"> Impacts on </w:t>
            </w:r>
            <w:r w:rsidR="004D56A2">
              <w:rPr>
                <w:lang w:val="fr-FR" w:eastAsia="zh-CN"/>
              </w:rPr>
              <w:t xml:space="preserve">comsumers may inlcude </w:t>
            </w:r>
            <w:r w:rsidR="00FC3681">
              <w:rPr>
                <w:lang w:val="fr-FR" w:eastAsia="zh-CN"/>
              </w:rPr>
              <w:t xml:space="preserve">the </w:t>
            </w:r>
            <w:r w:rsidR="004D56A2">
              <w:rPr>
                <w:rFonts w:eastAsia="等线"/>
                <w:lang w:eastAsia="zh-CN"/>
              </w:rPr>
              <w:t>Analytics Filter</w:t>
            </w:r>
            <w:r w:rsidR="00FC3681">
              <w:rPr>
                <w:rFonts w:eastAsia="等线"/>
                <w:lang w:eastAsia="zh-CN"/>
              </w:rPr>
              <w:t>.</w:t>
            </w:r>
          </w:p>
          <w:p w14:paraId="3D3C257C" w14:textId="1BC2FACA" w:rsidR="005612A6" w:rsidRDefault="00FC3681" w:rsidP="00260B56">
            <w:pPr>
              <w:spacing w:after="0"/>
              <w:rPr>
                <w:lang w:val="fr-FR" w:eastAsia="zh-CN"/>
              </w:rPr>
            </w:pPr>
            <w:r>
              <w:rPr>
                <w:rFonts w:hint="eastAsia"/>
                <w:lang w:val="fr-FR" w:eastAsia="zh-CN"/>
              </w:rPr>
              <w:t>T</w:t>
            </w:r>
            <w:r>
              <w:rPr>
                <w:lang w:val="fr-FR" w:eastAsia="zh-CN"/>
              </w:rPr>
              <w:t>he impact is in NWDAF.</w:t>
            </w:r>
            <w:r w:rsidR="00C43A65">
              <w:rPr>
                <w:lang w:val="fr-FR" w:eastAsia="zh-CN"/>
              </w:rPr>
              <w:t xml:space="preserve"> The comsumers is TBD </w:t>
            </w:r>
            <w:r w:rsidR="007D3C44">
              <w:rPr>
                <w:lang w:val="fr-FR" w:eastAsia="zh-CN"/>
              </w:rPr>
              <w:t xml:space="preserve">based on stage-2 progress </w:t>
            </w:r>
            <w:r w:rsidR="00C43A65">
              <w:rPr>
                <w:lang w:val="fr-FR" w:eastAsia="zh-CN"/>
              </w:rPr>
              <w:t>(e.g. AMF, SMF, NRF,..)</w:t>
            </w:r>
            <w:r w:rsidR="00CA7C9F">
              <w:rPr>
                <w:lang w:val="fr-FR" w:eastAsia="zh-CN"/>
              </w:rPr>
              <w:t xml:space="preserve"> </w:t>
            </w:r>
            <w:r w:rsidR="00CA7C9F" w:rsidRPr="002A03AF">
              <w:rPr>
                <w:rFonts w:eastAsia="等线"/>
                <w:highlight w:val="yellow"/>
                <w:lang w:eastAsia="zh-CN"/>
              </w:rPr>
              <w:t>(CT3)</w:t>
            </w:r>
          </w:p>
          <w:p w14:paraId="34F6AA78" w14:textId="77777777" w:rsidR="005612A6" w:rsidRPr="00C43A65" w:rsidRDefault="005612A6" w:rsidP="00260B56">
            <w:pPr>
              <w:spacing w:after="0"/>
              <w:rPr>
                <w:lang w:val="fr-FR" w:eastAsia="zh-CN"/>
              </w:rPr>
            </w:pPr>
          </w:p>
          <w:p w14:paraId="0C8FF7DE" w14:textId="77777777" w:rsidR="005612A6" w:rsidRDefault="005612A6" w:rsidP="00260B56">
            <w:pPr>
              <w:spacing w:after="0"/>
              <w:rPr>
                <w:lang w:val="fr-FR" w:eastAsia="zh-CN"/>
              </w:rPr>
            </w:pPr>
          </w:p>
          <w:p w14:paraId="3C9CA870" w14:textId="77777777" w:rsidR="005612A6" w:rsidRDefault="005612A6" w:rsidP="00260B56">
            <w:pPr>
              <w:spacing w:after="0"/>
              <w:rPr>
                <w:lang w:val="fr-FR" w:eastAsia="zh-CN"/>
              </w:rPr>
            </w:pPr>
          </w:p>
          <w:p w14:paraId="21EC1375" w14:textId="77777777" w:rsidR="005612A6" w:rsidRDefault="005612A6" w:rsidP="00260B56">
            <w:pPr>
              <w:spacing w:after="0"/>
              <w:rPr>
                <w:lang w:val="fr-FR" w:eastAsia="zh-CN"/>
              </w:rPr>
            </w:pPr>
          </w:p>
          <w:p w14:paraId="1084ACFB" w14:textId="2D35E9B8" w:rsidR="005612A6" w:rsidRDefault="005612A6" w:rsidP="00260B56">
            <w:pPr>
              <w:spacing w:after="0"/>
              <w:rPr>
                <w:lang w:val="fr-FR" w:eastAsia="zh-CN"/>
              </w:rPr>
            </w:pPr>
          </w:p>
          <w:p w14:paraId="0853F31E" w14:textId="77777777" w:rsidR="00C43A65" w:rsidRDefault="00C43A65" w:rsidP="00260B56">
            <w:pPr>
              <w:spacing w:after="0"/>
              <w:rPr>
                <w:lang w:val="fr-FR" w:eastAsia="zh-CN"/>
              </w:rPr>
            </w:pPr>
          </w:p>
          <w:p w14:paraId="0FF5B7CD" w14:textId="05E5E49A" w:rsidR="00C43A65" w:rsidRDefault="00C43A65" w:rsidP="00C43A65">
            <w:pPr>
              <w:spacing w:after="0"/>
              <w:rPr>
                <w:rFonts w:eastAsia="等线"/>
                <w:lang w:eastAsia="zh-CN"/>
              </w:rPr>
            </w:pPr>
            <w:r>
              <w:rPr>
                <w:rFonts w:eastAsia="等线" w:hint="eastAsia"/>
                <w:lang w:eastAsia="zh-CN"/>
              </w:rPr>
              <w:t>C</w:t>
            </w:r>
            <w:r>
              <w:rPr>
                <w:rFonts w:eastAsia="等线"/>
                <w:lang w:eastAsia="zh-CN"/>
              </w:rPr>
              <w:t>larification on NWDAF identifies data source</w:t>
            </w:r>
            <w:r w:rsidR="00AA4768">
              <w:rPr>
                <w:rFonts w:eastAsia="等线"/>
                <w:lang w:eastAsia="zh-CN"/>
              </w:rPr>
              <w:t xml:space="preserve"> </w:t>
            </w:r>
            <w:r w:rsidR="00AA4768" w:rsidRPr="002A03AF">
              <w:rPr>
                <w:rFonts w:eastAsia="等线"/>
                <w:highlight w:val="yellow"/>
                <w:lang w:eastAsia="zh-CN"/>
              </w:rPr>
              <w:t>(CT3)</w:t>
            </w:r>
          </w:p>
          <w:p w14:paraId="3D6C764A" w14:textId="0FAFAE5E" w:rsidR="00C43A65" w:rsidRDefault="00C43A65" w:rsidP="00260B56">
            <w:pPr>
              <w:spacing w:after="0"/>
              <w:rPr>
                <w:lang w:eastAsia="zh-CN"/>
              </w:rPr>
            </w:pPr>
          </w:p>
          <w:p w14:paraId="61C10B76" w14:textId="77777777" w:rsidR="005162FA" w:rsidRDefault="005162FA" w:rsidP="00260B56">
            <w:pPr>
              <w:spacing w:after="0"/>
              <w:rPr>
                <w:lang w:eastAsia="zh-CN"/>
              </w:rPr>
            </w:pPr>
          </w:p>
          <w:p w14:paraId="75800D38" w14:textId="56B3F39C" w:rsidR="00F2699B" w:rsidRPr="00F2699B" w:rsidRDefault="00F2699B" w:rsidP="00260B56">
            <w:pPr>
              <w:spacing w:after="0"/>
              <w:rPr>
                <w:lang w:eastAsia="zh-CN"/>
              </w:rPr>
            </w:pPr>
            <w:r w:rsidRPr="00F2699B">
              <w:rPr>
                <w:lang w:eastAsia="zh-CN"/>
              </w:rPr>
              <w:t>-</w:t>
            </w:r>
            <w:r>
              <w:rPr>
                <w:lang w:eastAsia="zh-CN"/>
              </w:rPr>
              <w:t xml:space="preserve"> </w:t>
            </w:r>
            <w:r w:rsidR="00AB2526">
              <w:rPr>
                <w:lang w:val="fr-FR" w:eastAsia="zh-CN"/>
              </w:rPr>
              <w:t xml:space="preserve">Impacts on </w:t>
            </w:r>
            <w:r w:rsidR="0033346A">
              <w:rPr>
                <w:rFonts w:hint="eastAsia"/>
                <w:lang w:eastAsia="zh-CN"/>
              </w:rPr>
              <w:t>input data collection</w:t>
            </w:r>
            <w:r w:rsidR="007F1F8A">
              <w:rPr>
                <w:lang w:eastAsia="zh-CN"/>
              </w:rPr>
              <w:t xml:space="preserve"> </w:t>
            </w:r>
            <w:r w:rsidR="00A4142A">
              <w:rPr>
                <w:lang w:eastAsia="zh-CN"/>
              </w:rPr>
              <w:t xml:space="preserve">from </w:t>
            </w:r>
            <w:r w:rsidR="00C43A65">
              <w:rPr>
                <w:rFonts w:eastAsia="等线"/>
                <w:lang w:eastAsia="zh-CN"/>
              </w:rPr>
              <w:t>data source</w:t>
            </w:r>
            <w:r w:rsidR="00C43A65">
              <w:rPr>
                <w:rFonts w:hint="eastAsia"/>
                <w:lang w:eastAsia="zh-CN"/>
              </w:rPr>
              <w:t xml:space="preserve"> </w:t>
            </w:r>
            <w:r w:rsidR="0098111F">
              <w:rPr>
                <w:lang w:eastAsia="zh-CN"/>
              </w:rPr>
              <w:t>(</w:t>
            </w:r>
            <w:r w:rsidR="0098111F">
              <w:rPr>
                <w:rFonts w:eastAsia="等线"/>
                <w:lang w:eastAsia="zh-CN"/>
              </w:rPr>
              <w:t>e.g.</w:t>
            </w:r>
            <w:r w:rsidR="00C43A65">
              <w:rPr>
                <w:rFonts w:eastAsia="等线"/>
                <w:lang w:eastAsia="zh-CN"/>
              </w:rPr>
              <w:t xml:space="preserve"> NF, MDAF, AF</w:t>
            </w:r>
            <w:r w:rsidR="0098111F">
              <w:rPr>
                <w:rFonts w:eastAsia="等线"/>
                <w:lang w:eastAsia="zh-CN"/>
              </w:rPr>
              <w:t>)</w:t>
            </w:r>
            <w:r w:rsidR="00C43A65">
              <w:rPr>
                <w:rFonts w:hint="eastAsia"/>
                <w:lang w:eastAsia="zh-CN"/>
              </w:rPr>
              <w:t xml:space="preserve"> </w:t>
            </w:r>
            <w:r w:rsidR="007F1F8A">
              <w:rPr>
                <w:rFonts w:hint="eastAsia"/>
                <w:lang w:eastAsia="zh-CN"/>
              </w:rPr>
              <w:t>for</w:t>
            </w:r>
            <w:r w:rsidR="007F1F8A">
              <w:rPr>
                <w:lang w:eastAsia="zh-CN"/>
              </w:rPr>
              <w:t xml:space="preserve"> </w:t>
            </w:r>
            <w:r w:rsidR="007F1F8A">
              <w:rPr>
                <w:rFonts w:eastAsia="等线"/>
                <w:lang w:eastAsia="zh-CN"/>
              </w:rPr>
              <w:t xml:space="preserve">NWDAF supporting assistance to </w:t>
            </w:r>
            <w:r w:rsidR="004B1AF9">
              <w:rPr>
                <w:rFonts w:eastAsia="等线"/>
                <w:lang w:eastAsia="zh-CN"/>
              </w:rPr>
              <w:t>Signalling storm Mitigation and Prevention</w:t>
            </w:r>
            <w:r w:rsidRPr="00F2699B">
              <w:rPr>
                <w:lang w:eastAsia="zh-CN"/>
              </w:rPr>
              <w:t>;</w:t>
            </w:r>
          </w:p>
          <w:p w14:paraId="4C198FB1" w14:textId="77777777" w:rsidR="00F9265E" w:rsidRPr="00462E35" w:rsidRDefault="004B1AF9" w:rsidP="00F9265E">
            <w:pPr>
              <w:spacing w:after="0"/>
              <w:rPr>
                <w:lang w:eastAsia="zh-CN"/>
              </w:rPr>
            </w:pPr>
            <w:r>
              <w:rPr>
                <w:rFonts w:hint="eastAsia"/>
                <w:lang w:eastAsia="zh-CN"/>
              </w:rPr>
              <w:t>W</w:t>
            </w:r>
            <w:r>
              <w:rPr>
                <w:lang w:eastAsia="zh-CN"/>
              </w:rPr>
              <w:t>hich NF involving is TBD</w:t>
            </w:r>
            <w:r w:rsidR="0098111F">
              <w:rPr>
                <w:lang w:eastAsia="zh-CN"/>
              </w:rPr>
              <w:t xml:space="preserve"> (e.g. AMF, SMF, NRF)</w:t>
            </w:r>
            <w:r>
              <w:rPr>
                <w:lang w:eastAsia="zh-CN"/>
              </w:rPr>
              <w:t>.</w:t>
            </w:r>
            <w:r w:rsidR="00F9265E">
              <w:rPr>
                <w:lang w:eastAsia="zh-CN"/>
              </w:rPr>
              <w:t xml:space="preserve"> </w:t>
            </w:r>
            <w:r w:rsidR="00F9265E" w:rsidRPr="00FE7F4F">
              <w:rPr>
                <w:rFonts w:eastAsia="等线"/>
                <w:highlight w:val="yellow"/>
                <w:lang w:eastAsia="zh-CN"/>
              </w:rPr>
              <w:t>(</w:t>
            </w:r>
            <w:r w:rsidR="00F9265E" w:rsidRPr="00FE7F4F">
              <w:rPr>
                <w:rFonts w:eastAsia="等线"/>
                <w:highlight w:val="yellow"/>
                <w:lang w:val="fr-FR" w:eastAsia="zh-CN"/>
              </w:rPr>
              <w:t>CT3</w:t>
            </w:r>
            <w:r w:rsidR="00F9265E" w:rsidRPr="00557626">
              <w:rPr>
                <w:rFonts w:eastAsia="等线"/>
                <w:lang w:val="fr-FR" w:eastAsia="zh-CN"/>
              </w:rPr>
              <w:t xml:space="preserve"> and </w:t>
            </w:r>
            <w:r w:rsidR="00F9265E" w:rsidRPr="00557626">
              <w:rPr>
                <w:rFonts w:eastAsia="等线"/>
                <w:highlight w:val="green"/>
                <w:lang w:val="fr-FR" w:eastAsia="zh-CN"/>
              </w:rPr>
              <w:t>CT4</w:t>
            </w:r>
            <w:r w:rsidR="00F9265E" w:rsidRPr="00731EE3">
              <w:rPr>
                <w:rFonts w:eastAsia="等线"/>
                <w:lang w:val="fr-FR" w:eastAsia="zh-CN"/>
              </w:rPr>
              <w:t>)</w:t>
            </w:r>
          </w:p>
          <w:p w14:paraId="1ED23304" w14:textId="0BAA4821" w:rsidR="004B1AF9" w:rsidRDefault="004B1AF9" w:rsidP="004B1AF9">
            <w:pPr>
              <w:spacing w:after="0"/>
              <w:rPr>
                <w:lang w:eastAsia="zh-CN"/>
              </w:rPr>
            </w:pPr>
          </w:p>
          <w:p w14:paraId="7280786D" w14:textId="77777777" w:rsidR="0027029C" w:rsidRPr="004B1AF9" w:rsidRDefault="0027029C" w:rsidP="00260B56">
            <w:pPr>
              <w:spacing w:after="0"/>
              <w:rPr>
                <w:lang w:eastAsia="zh-CN"/>
              </w:rPr>
            </w:pPr>
          </w:p>
          <w:p w14:paraId="14949DEB" w14:textId="52129AD7" w:rsidR="0027029C" w:rsidRDefault="0027029C" w:rsidP="00260B56">
            <w:pPr>
              <w:spacing w:after="0"/>
              <w:rPr>
                <w:lang w:eastAsia="zh-CN"/>
              </w:rPr>
            </w:pPr>
          </w:p>
          <w:p w14:paraId="2ECB01FF" w14:textId="77777777" w:rsidR="0098111F" w:rsidRDefault="0098111F" w:rsidP="00260B56">
            <w:pPr>
              <w:spacing w:after="0"/>
              <w:rPr>
                <w:lang w:eastAsia="zh-CN"/>
              </w:rPr>
            </w:pPr>
          </w:p>
          <w:p w14:paraId="321D2391" w14:textId="732FC657" w:rsidR="0027029C" w:rsidRDefault="0098111F" w:rsidP="00260B56">
            <w:pPr>
              <w:spacing w:after="0"/>
              <w:rPr>
                <w:lang w:eastAsia="zh-CN"/>
              </w:rPr>
            </w:pPr>
            <w:r>
              <w:rPr>
                <w:rFonts w:hint="eastAsia"/>
                <w:lang w:eastAsia="zh-CN"/>
              </w:rPr>
              <w:t>T</w:t>
            </w:r>
            <w:r>
              <w:rPr>
                <w:lang w:eastAsia="zh-CN"/>
              </w:rPr>
              <w:t xml:space="preserve">he detailed </w:t>
            </w:r>
            <w:r w:rsidRPr="00AB2526">
              <w:rPr>
                <w:lang w:eastAsia="zh-CN"/>
              </w:rPr>
              <w:t>Input Data</w:t>
            </w:r>
            <w:r>
              <w:rPr>
                <w:lang w:eastAsia="zh-CN"/>
              </w:rPr>
              <w:t xml:space="preserve"> from </w:t>
            </w:r>
            <w:r>
              <w:rPr>
                <w:rFonts w:eastAsia="等线"/>
                <w:lang w:eastAsia="zh-CN"/>
              </w:rPr>
              <w:t>data source</w:t>
            </w:r>
            <w:r w:rsidR="00736117">
              <w:rPr>
                <w:rFonts w:hint="eastAsia"/>
                <w:lang w:eastAsia="zh-CN"/>
              </w:rPr>
              <w:t xml:space="preserve"> </w:t>
            </w:r>
            <w:r w:rsidR="00736117">
              <w:rPr>
                <w:lang w:eastAsia="zh-CN"/>
              </w:rPr>
              <w:t>depend on which NF</w:t>
            </w:r>
            <w:r w:rsidR="00A534E2">
              <w:rPr>
                <w:lang w:eastAsia="zh-CN"/>
              </w:rPr>
              <w:t>s</w:t>
            </w:r>
            <w:r w:rsidR="00736117">
              <w:rPr>
                <w:lang w:eastAsia="zh-CN"/>
              </w:rPr>
              <w:t xml:space="preserve"> support it.</w:t>
            </w:r>
            <w:r w:rsidR="00410792" w:rsidRPr="00FE7F4F">
              <w:rPr>
                <w:rFonts w:eastAsia="等线"/>
                <w:highlight w:val="yellow"/>
                <w:lang w:eastAsia="zh-CN"/>
              </w:rPr>
              <w:t xml:space="preserve"> (</w:t>
            </w:r>
            <w:r w:rsidR="00410792" w:rsidRPr="00FE7F4F">
              <w:rPr>
                <w:rFonts w:eastAsia="等线"/>
                <w:highlight w:val="yellow"/>
                <w:lang w:val="fr-FR" w:eastAsia="zh-CN"/>
              </w:rPr>
              <w:t>CT3</w:t>
            </w:r>
            <w:r w:rsidR="00410792" w:rsidRPr="00557626">
              <w:rPr>
                <w:rFonts w:eastAsia="等线"/>
                <w:lang w:val="fr-FR" w:eastAsia="zh-CN"/>
              </w:rPr>
              <w:t xml:space="preserve"> and </w:t>
            </w:r>
            <w:r w:rsidR="00410792" w:rsidRPr="00557626">
              <w:rPr>
                <w:rFonts w:eastAsia="等线"/>
                <w:highlight w:val="green"/>
                <w:lang w:val="fr-FR" w:eastAsia="zh-CN"/>
              </w:rPr>
              <w:t>CT4</w:t>
            </w:r>
            <w:r w:rsidR="00410792" w:rsidRPr="00731EE3">
              <w:rPr>
                <w:rFonts w:eastAsia="等线"/>
                <w:lang w:val="fr-FR" w:eastAsia="zh-CN"/>
              </w:rPr>
              <w:t>)</w:t>
            </w:r>
          </w:p>
          <w:p w14:paraId="11265B37" w14:textId="77777777" w:rsidR="0027029C" w:rsidRPr="0098111F" w:rsidRDefault="0027029C" w:rsidP="00260B56">
            <w:pPr>
              <w:spacing w:after="0"/>
              <w:rPr>
                <w:lang w:eastAsia="zh-CN"/>
              </w:rPr>
            </w:pPr>
          </w:p>
          <w:p w14:paraId="3B959120" w14:textId="77777777" w:rsidR="0027029C" w:rsidRDefault="0027029C" w:rsidP="00260B56">
            <w:pPr>
              <w:spacing w:after="0"/>
              <w:rPr>
                <w:lang w:eastAsia="zh-CN"/>
              </w:rPr>
            </w:pPr>
          </w:p>
          <w:p w14:paraId="7E273C00" w14:textId="77777777" w:rsidR="0027029C" w:rsidRDefault="0027029C" w:rsidP="00260B56">
            <w:pPr>
              <w:spacing w:after="0"/>
              <w:rPr>
                <w:lang w:eastAsia="zh-CN"/>
              </w:rPr>
            </w:pPr>
          </w:p>
          <w:p w14:paraId="216F80AD" w14:textId="77777777" w:rsidR="0027029C" w:rsidRDefault="0027029C" w:rsidP="00260B56">
            <w:pPr>
              <w:spacing w:after="0"/>
              <w:rPr>
                <w:lang w:eastAsia="zh-CN"/>
              </w:rPr>
            </w:pPr>
          </w:p>
          <w:p w14:paraId="490EDDBE" w14:textId="77777777" w:rsidR="0027029C" w:rsidRDefault="0027029C" w:rsidP="00260B56">
            <w:pPr>
              <w:spacing w:after="0"/>
              <w:rPr>
                <w:lang w:eastAsia="zh-CN"/>
              </w:rPr>
            </w:pPr>
          </w:p>
          <w:p w14:paraId="544B1DCB" w14:textId="77777777" w:rsidR="0027029C" w:rsidRDefault="0027029C" w:rsidP="00260B56">
            <w:pPr>
              <w:spacing w:after="0"/>
              <w:rPr>
                <w:lang w:eastAsia="zh-CN"/>
              </w:rPr>
            </w:pPr>
          </w:p>
          <w:p w14:paraId="2C9BC0BE" w14:textId="77777777" w:rsidR="0027029C" w:rsidRDefault="0027029C" w:rsidP="00260B56">
            <w:pPr>
              <w:spacing w:after="0"/>
              <w:rPr>
                <w:lang w:eastAsia="zh-CN"/>
              </w:rPr>
            </w:pPr>
          </w:p>
          <w:p w14:paraId="5D49E6C2" w14:textId="77777777" w:rsidR="0027029C" w:rsidRDefault="0027029C" w:rsidP="00260B56">
            <w:pPr>
              <w:spacing w:after="0"/>
              <w:rPr>
                <w:lang w:eastAsia="zh-CN"/>
              </w:rPr>
            </w:pPr>
          </w:p>
          <w:p w14:paraId="1DC71DB7" w14:textId="77777777" w:rsidR="0027029C" w:rsidRDefault="0027029C" w:rsidP="00260B56">
            <w:pPr>
              <w:spacing w:after="0"/>
              <w:rPr>
                <w:lang w:eastAsia="zh-CN"/>
              </w:rPr>
            </w:pPr>
          </w:p>
          <w:p w14:paraId="75A9E7CE" w14:textId="77777777" w:rsidR="0027029C" w:rsidRDefault="0027029C" w:rsidP="00260B56">
            <w:pPr>
              <w:spacing w:after="0"/>
              <w:rPr>
                <w:lang w:eastAsia="zh-CN"/>
              </w:rPr>
            </w:pPr>
          </w:p>
          <w:p w14:paraId="284EB047" w14:textId="77777777" w:rsidR="0027029C" w:rsidRDefault="0027029C" w:rsidP="00260B56">
            <w:pPr>
              <w:spacing w:after="0"/>
              <w:rPr>
                <w:lang w:eastAsia="zh-CN"/>
              </w:rPr>
            </w:pPr>
          </w:p>
          <w:p w14:paraId="7A9AEC8D" w14:textId="77777777" w:rsidR="0027029C" w:rsidRDefault="0027029C" w:rsidP="00260B56">
            <w:pPr>
              <w:spacing w:after="0"/>
              <w:rPr>
                <w:lang w:eastAsia="zh-CN"/>
              </w:rPr>
            </w:pPr>
          </w:p>
          <w:p w14:paraId="3C125555" w14:textId="77777777" w:rsidR="0027029C" w:rsidRDefault="0027029C" w:rsidP="00260B56">
            <w:pPr>
              <w:spacing w:after="0"/>
              <w:rPr>
                <w:lang w:eastAsia="zh-CN"/>
              </w:rPr>
            </w:pPr>
          </w:p>
          <w:p w14:paraId="5D3F86A1" w14:textId="77777777" w:rsidR="0027029C" w:rsidRDefault="0027029C" w:rsidP="00260B56">
            <w:pPr>
              <w:spacing w:after="0"/>
              <w:rPr>
                <w:lang w:eastAsia="zh-CN"/>
              </w:rPr>
            </w:pPr>
          </w:p>
          <w:p w14:paraId="0ADA170C" w14:textId="77777777" w:rsidR="0027029C" w:rsidRDefault="0027029C" w:rsidP="00260B56">
            <w:pPr>
              <w:spacing w:after="0"/>
              <w:rPr>
                <w:lang w:eastAsia="zh-CN"/>
              </w:rPr>
            </w:pPr>
          </w:p>
          <w:p w14:paraId="55079460" w14:textId="77777777" w:rsidR="0027029C" w:rsidRDefault="0027029C" w:rsidP="00260B56">
            <w:pPr>
              <w:spacing w:after="0"/>
              <w:rPr>
                <w:lang w:eastAsia="zh-CN"/>
              </w:rPr>
            </w:pPr>
          </w:p>
          <w:p w14:paraId="44FE6BBB" w14:textId="77777777" w:rsidR="0027029C" w:rsidRDefault="0027029C" w:rsidP="00260B56">
            <w:pPr>
              <w:spacing w:after="0"/>
              <w:rPr>
                <w:lang w:eastAsia="zh-CN"/>
              </w:rPr>
            </w:pPr>
          </w:p>
          <w:p w14:paraId="616851E2" w14:textId="77777777" w:rsidR="0027029C" w:rsidRDefault="0027029C" w:rsidP="00260B56">
            <w:pPr>
              <w:spacing w:after="0"/>
              <w:rPr>
                <w:lang w:eastAsia="zh-CN"/>
              </w:rPr>
            </w:pPr>
          </w:p>
          <w:p w14:paraId="599A711E" w14:textId="5698233A" w:rsidR="0027029C" w:rsidRDefault="0027029C" w:rsidP="00260B56">
            <w:pPr>
              <w:spacing w:after="0"/>
              <w:rPr>
                <w:lang w:eastAsia="zh-CN"/>
              </w:rPr>
            </w:pPr>
          </w:p>
          <w:p w14:paraId="258C3C11" w14:textId="0FE92368" w:rsidR="002215BE" w:rsidRDefault="002215BE" w:rsidP="00260B56">
            <w:pPr>
              <w:spacing w:after="0"/>
              <w:rPr>
                <w:lang w:eastAsia="zh-CN"/>
              </w:rPr>
            </w:pPr>
          </w:p>
          <w:p w14:paraId="7E000E57" w14:textId="63331D55" w:rsidR="002215BE" w:rsidRDefault="002215BE" w:rsidP="00260B56">
            <w:pPr>
              <w:spacing w:after="0"/>
              <w:rPr>
                <w:lang w:eastAsia="zh-CN"/>
              </w:rPr>
            </w:pPr>
          </w:p>
          <w:p w14:paraId="3AF93E4A" w14:textId="77777777" w:rsidR="002215BE" w:rsidRDefault="002215BE" w:rsidP="00260B56">
            <w:pPr>
              <w:spacing w:after="0"/>
              <w:rPr>
                <w:lang w:eastAsia="zh-CN"/>
              </w:rPr>
            </w:pPr>
          </w:p>
          <w:p w14:paraId="31F0D870" w14:textId="77777777" w:rsidR="0027029C" w:rsidRDefault="0027029C" w:rsidP="00260B56">
            <w:pPr>
              <w:spacing w:after="0"/>
              <w:rPr>
                <w:lang w:eastAsia="zh-CN"/>
              </w:rPr>
            </w:pPr>
          </w:p>
          <w:p w14:paraId="06045B6E" w14:textId="06D772C1" w:rsidR="0027029C" w:rsidRDefault="0027029C" w:rsidP="00260B56">
            <w:pPr>
              <w:spacing w:after="0"/>
              <w:rPr>
                <w:lang w:eastAsia="zh-CN"/>
              </w:rPr>
            </w:pPr>
          </w:p>
          <w:p w14:paraId="105E1EA0" w14:textId="77777777" w:rsidR="002215BE" w:rsidRDefault="002215BE" w:rsidP="00260B56">
            <w:pPr>
              <w:spacing w:after="0"/>
              <w:rPr>
                <w:lang w:eastAsia="zh-CN"/>
              </w:rPr>
            </w:pPr>
          </w:p>
          <w:p w14:paraId="20FC8EF2" w14:textId="77777777" w:rsidR="002215BE" w:rsidRDefault="002215BE" w:rsidP="00260B56">
            <w:pPr>
              <w:spacing w:after="0"/>
              <w:rPr>
                <w:lang w:eastAsia="zh-CN"/>
              </w:rPr>
            </w:pPr>
          </w:p>
          <w:p w14:paraId="12FDC9F6" w14:textId="77777777" w:rsidR="002215BE" w:rsidRDefault="002215BE" w:rsidP="00260B56">
            <w:pPr>
              <w:spacing w:after="0"/>
              <w:rPr>
                <w:lang w:eastAsia="zh-CN"/>
              </w:rPr>
            </w:pPr>
          </w:p>
          <w:p w14:paraId="16D9FE43" w14:textId="77777777" w:rsidR="002215BE" w:rsidRDefault="002215BE" w:rsidP="00260B56">
            <w:pPr>
              <w:spacing w:after="0"/>
              <w:rPr>
                <w:lang w:eastAsia="zh-CN"/>
              </w:rPr>
            </w:pPr>
          </w:p>
          <w:p w14:paraId="37EBA66C" w14:textId="77777777" w:rsidR="002215BE" w:rsidRDefault="002215BE" w:rsidP="00260B56">
            <w:pPr>
              <w:spacing w:after="0"/>
              <w:rPr>
                <w:lang w:eastAsia="zh-CN"/>
              </w:rPr>
            </w:pPr>
          </w:p>
          <w:p w14:paraId="00D87651" w14:textId="5677C3FB" w:rsidR="002215BE" w:rsidRDefault="002215BE" w:rsidP="00260B56">
            <w:pPr>
              <w:spacing w:after="0"/>
              <w:rPr>
                <w:lang w:eastAsia="zh-CN"/>
              </w:rPr>
            </w:pPr>
          </w:p>
          <w:p w14:paraId="4BA6676C" w14:textId="751D31D7" w:rsidR="0098111F" w:rsidRDefault="0098111F" w:rsidP="00260B56">
            <w:pPr>
              <w:spacing w:after="0"/>
              <w:rPr>
                <w:lang w:eastAsia="zh-CN"/>
              </w:rPr>
            </w:pPr>
          </w:p>
          <w:p w14:paraId="7C0DFB30" w14:textId="0253AAB8" w:rsidR="0098111F" w:rsidRDefault="0098111F" w:rsidP="00260B56">
            <w:pPr>
              <w:spacing w:after="0"/>
              <w:rPr>
                <w:lang w:eastAsia="zh-CN"/>
              </w:rPr>
            </w:pPr>
          </w:p>
          <w:p w14:paraId="5EC91342" w14:textId="62F4B094" w:rsidR="0098111F" w:rsidRDefault="0098111F" w:rsidP="00260B56">
            <w:pPr>
              <w:spacing w:after="0"/>
              <w:rPr>
                <w:lang w:eastAsia="zh-CN"/>
              </w:rPr>
            </w:pPr>
          </w:p>
          <w:p w14:paraId="60271A4B" w14:textId="16920556" w:rsidR="0098111F" w:rsidRDefault="0098111F" w:rsidP="00260B56">
            <w:pPr>
              <w:spacing w:after="0"/>
              <w:rPr>
                <w:lang w:eastAsia="zh-CN"/>
              </w:rPr>
            </w:pPr>
          </w:p>
          <w:p w14:paraId="7AE36DA2" w14:textId="7A4C79C6" w:rsidR="0098111F" w:rsidRDefault="0098111F" w:rsidP="00260B56">
            <w:pPr>
              <w:spacing w:after="0"/>
              <w:rPr>
                <w:lang w:eastAsia="zh-CN"/>
              </w:rPr>
            </w:pPr>
          </w:p>
          <w:p w14:paraId="62E89478" w14:textId="43C61FA6" w:rsidR="0098111F" w:rsidRDefault="0098111F" w:rsidP="00260B56">
            <w:pPr>
              <w:spacing w:after="0"/>
              <w:rPr>
                <w:lang w:eastAsia="zh-CN"/>
              </w:rPr>
            </w:pPr>
          </w:p>
          <w:p w14:paraId="22B8F2A8" w14:textId="38BEE55C" w:rsidR="0098111F" w:rsidRDefault="0098111F" w:rsidP="00260B56">
            <w:pPr>
              <w:spacing w:after="0"/>
              <w:rPr>
                <w:lang w:eastAsia="zh-CN"/>
              </w:rPr>
            </w:pPr>
          </w:p>
          <w:p w14:paraId="0E71BB63" w14:textId="3889E618" w:rsidR="0098111F" w:rsidRDefault="0098111F" w:rsidP="00260B56">
            <w:pPr>
              <w:spacing w:after="0"/>
              <w:rPr>
                <w:lang w:eastAsia="zh-CN"/>
              </w:rPr>
            </w:pPr>
          </w:p>
          <w:p w14:paraId="01933531" w14:textId="537B2C36" w:rsidR="0098111F" w:rsidRDefault="0098111F" w:rsidP="00260B56">
            <w:pPr>
              <w:spacing w:after="0"/>
              <w:rPr>
                <w:lang w:eastAsia="zh-CN"/>
              </w:rPr>
            </w:pPr>
          </w:p>
          <w:p w14:paraId="27D7BEE7" w14:textId="08D1EDA7" w:rsidR="002215BE" w:rsidRDefault="002215BE" w:rsidP="00260B56">
            <w:pPr>
              <w:spacing w:after="0"/>
              <w:rPr>
                <w:lang w:eastAsia="zh-CN"/>
              </w:rPr>
            </w:pPr>
          </w:p>
          <w:p w14:paraId="7896C7C0" w14:textId="4142B03E" w:rsidR="0098111F" w:rsidRDefault="0098111F" w:rsidP="00260B56">
            <w:pPr>
              <w:spacing w:after="0"/>
              <w:rPr>
                <w:lang w:eastAsia="zh-CN"/>
              </w:rPr>
            </w:pPr>
            <w:proofErr w:type="spellStart"/>
            <w:r>
              <w:rPr>
                <w:rFonts w:hint="eastAsia"/>
                <w:lang w:eastAsia="zh-CN"/>
              </w:rPr>
              <w:t>R</w:t>
            </w:r>
            <w:r>
              <w:rPr>
                <w:lang w:eastAsia="zh-CN"/>
              </w:rPr>
              <w:t>esuing</w:t>
            </w:r>
            <w:proofErr w:type="spellEnd"/>
            <w:r>
              <w:rPr>
                <w:lang w:eastAsia="zh-CN"/>
              </w:rPr>
              <w:t xml:space="preserve"> existing </w:t>
            </w:r>
            <w:proofErr w:type="spellStart"/>
            <w:r>
              <w:rPr>
                <w:lang w:eastAsia="zh-CN"/>
              </w:rPr>
              <w:t>machenisim</w:t>
            </w:r>
            <w:proofErr w:type="spellEnd"/>
            <w:r w:rsidR="00DE161D">
              <w:rPr>
                <w:lang w:eastAsia="zh-CN"/>
              </w:rPr>
              <w:t>, hence expect no impact</w:t>
            </w:r>
          </w:p>
          <w:p w14:paraId="25EEC6B2" w14:textId="33084B11" w:rsidR="0098111F" w:rsidRDefault="0098111F" w:rsidP="00260B56">
            <w:pPr>
              <w:spacing w:after="0"/>
              <w:rPr>
                <w:lang w:eastAsia="zh-CN"/>
              </w:rPr>
            </w:pPr>
          </w:p>
          <w:p w14:paraId="603495F4" w14:textId="6BB521A9" w:rsidR="0098111F" w:rsidRDefault="0098111F" w:rsidP="00260B56">
            <w:pPr>
              <w:spacing w:after="0"/>
              <w:rPr>
                <w:lang w:eastAsia="zh-CN"/>
              </w:rPr>
            </w:pPr>
          </w:p>
          <w:p w14:paraId="1ED94656" w14:textId="106C0120" w:rsidR="0098111F" w:rsidRDefault="0098111F" w:rsidP="00260B56">
            <w:pPr>
              <w:spacing w:after="0"/>
              <w:rPr>
                <w:lang w:eastAsia="zh-CN"/>
              </w:rPr>
            </w:pPr>
          </w:p>
          <w:p w14:paraId="213E02F4" w14:textId="7C30A8F4" w:rsidR="0098111F" w:rsidRDefault="0098111F" w:rsidP="0098111F">
            <w:pPr>
              <w:spacing w:after="0"/>
              <w:rPr>
                <w:lang w:eastAsia="zh-CN"/>
              </w:rPr>
            </w:pPr>
            <w:proofErr w:type="spellStart"/>
            <w:r>
              <w:rPr>
                <w:rFonts w:hint="eastAsia"/>
                <w:lang w:eastAsia="zh-CN"/>
              </w:rPr>
              <w:t>R</w:t>
            </w:r>
            <w:r>
              <w:rPr>
                <w:lang w:eastAsia="zh-CN"/>
              </w:rPr>
              <w:t>esuing</w:t>
            </w:r>
            <w:proofErr w:type="spellEnd"/>
            <w:r>
              <w:rPr>
                <w:lang w:eastAsia="zh-CN"/>
              </w:rPr>
              <w:t xml:space="preserve"> existing </w:t>
            </w:r>
            <w:proofErr w:type="spellStart"/>
            <w:r>
              <w:rPr>
                <w:lang w:eastAsia="zh-CN"/>
              </w:rPr>
              <w:t>machenisim</w:t>
            </w:r>
            <w:proofErr w:type="spellEnd"/>
            <w:r w:rsidR="00DE161D">
              <w:rPr>
                <w:lang w:eastAsia="zh-CN"/>
              </w:rPr>
              <w:t>, hence expect no impact</w:t>
            </w:r>
          </w:p>
          <w:p w14:paraId="17369F35" w14:textId="77777777" w:rsidR="0098111F" w:rsidRDefault="0098111F" w:rsidP="00260B56">
            <w:pPr>
              <w:spacing w:after="0"/>
              <w:rPr>
                <w:lang w:eastAsia="zh-CN"/>
              </w:rPr>
            </w:pPr>
          </w:p>
          <w:p w14:paraId="539098B4" w14:textId="3B485DB3" w:rsidR="002215BE" w:rsidRPr="002215BE" w:rsidRDefault="002215BE" w:rsidP="00260B56">
            <w:pPr>
              <w:spacing w:after="0"/>
              <w:rPr>
                <w:lang w:eastAsia="zh-CN"/>
              </w:rPr>
            </w:pPr>
            <w:r w:rsidRPr="00F2699B">
              <w:rPr>
                <w:lang w:eastAsia="zh-CN"/>
              </w:rPr>
              <w:t>-</w:t>
            </w:r>
            <w:r>
              <w:rPr>
                <w:lang w:eastAsia="zh-CN"/>
              </w:rPr>
              <w:t xml:space="preserve"> </w:t>
            </w:r>
            <w:r>
              <w:rPr>
                <w:lang w:val="fr-FR" w:eastAsia="zh-CN"/>
              </w:rPr>
              <w:t>Impacts on new</w:t>
            </w:r>
            <w:r>
              <w:rPr>
                <w:lang w:eastAsia="zh-CN"/>
              </w:rPr>
              <w:t xml:space="preserve"> Out</w:t>
            </w:r>
            <w:r w:rsidRPr="00AB2526">
              <w:rPr>
                <w:lang w:eastAsia="zh-CN"/>
              </w:rPr>
              <w:t>put Data</w:t>
            </w:r>
            <w:r>
              <w:rPr>
                <w:lang w:eastAsia="zh-CN"/>
              </w:rPr>
              <w:t xml:space="preserve"> </w:t>
            </w:r>
            <w:r w:rsidR="00A4142A">
              <w:rPr>
                <w:lang w:eastAsia="zh-CN"/>
              </w:rPr>
              <w:t xml:space="preserve">to </w:t>
            </w:r>
            <w:r w:rsidR="00A4142A">
              <w:rPr>
                <w:rFonts w:hint="eastAsia"/>
                <w:lang w:eastAsia="zh-CN"/>
              </w:rPr>
              <w:t>co</w:t>
            </w:r>
            <w:r w:rsidR="00A4142A">
              <w:rPr>
                <w:lang w:eastAsia="zh-CN"/>
              </w:rPr>
              <w:t xml:space="preserve">nsumers </w:t>
            </w:r>
            <w:r>
              <w:rPr>
                <w:rFonts w:hint="eastAsia"/>
                <w:lang w:eastAsia="zh-CN"/>
              </w:rPr>
              <w:t>for</w:t>
            </w:r>
            <w:r>
              <w:rPr>
                <w:lang w:eastAsia="zh-CN"/>
              </w:rPr>
              <w:t xml:space="preserve"> </w:t>
            </w:r>
            <w:r>
              <w:rPr>
                <w:rFonts w:eastAsia="等线"/>
                <w:lang w:eastAsia="zh-CN"/>
              </w:rPr>
              <w:t>NWDAF supporting assistance to signalling storm mitigation</w:t>
            </w:r>
            <w:r w:rsidRPr="00F2699B">
              <w:rPr>
                <w:lang w:eastAsia="zh-CN"/>
              </w:rPr>
              <w:t>;</w:t>
            </w:r>
            <w:r w:rsidR="006304AE" w:rsidRPr="002A03AF">
              <w:rPr>
                <w:rFonts w:eastAsia="等线"/>
                <w:highlight w:val="yellow"/>
                <w:lang w:eastAsia="zh-CN"/>
              </w:rPr>
              <w:t xml:space="preserve"> (CT3)</w:t>
            </w:r>
          </w:p>
          <w:p w14:paraId="265DFB0E" w14:textId="77777777" w:rsidR="002215BE" w:rsidRDefault="002215BE" w:rsidP="00260B56">
            <w:pPr>
              <w:spacing w:after="0"/>
              <w:rPr>
                <w:lang w:eastAsia="zh-CN"/>
              </w:rPr>
            </w:pPr>
          </w:p>
          <w:p w14:paraId="0432C97F" w14:textId="77777777" w:rsidR="00393DF2" w:rsidRDefault="00393DF2" w:rsidP="00393DF2">
            <w:pPr>
              <w:spacing w:after="0"/>
              <w:rPr>
                <w:lang w:eastAsia="zh-CN"/>
              </w:rPr>
            </w:pPr>
          </w:p>
          <w:p w14:paraId="2B68BBF8" w14:textId="77777777" w:rsidR="00393DF2" w:rsidRDefault="00393DF2" w:rsidP="00393DF2">
            <w:pPr>
              <w:spacing w:after="0"/>
              <w:rPr>
                <w:lang w:eastAsia="zh-CN"/>
              </w:rPr>
            </w:pPr>
          </w:p>
          <w:p w14:paraId="6BFFE0B9" w14:textId="77777777" w:rsidR="00393DF2" w:rsidRDefault="00393DF2" w:rsidP="00393DF2">
            <w:pPr>
              <w:spacing w:after="0"/>
              <w:rPr>
                <w:lang w:eastAsia="zh-CN"/>
              </w:rPr>
            </w:pPr>
          </w:p>
          <w:p w14:paraId="525D0BEC" w14:textId="77777777" w:rsidR="00393DF2" w:rsidRDefault="00393DF2" w:rsidP="00393DF2">
            <w:pPr>
              <w:spacing w:after="0"/>
              <w:rPr>
                <w:lang w:eastAsia="zh-CN"/>
              </w:rPr>
            </w:pPr>
          </w:p>
          <w:p w14:paraId="569F3A2B" w14:textId="77777777" w:rsidR="00393DF2" w:rsidRDefault="00393DF2" w:rsidP="00393DF2">
            <w:pPr>
              <w:spacing w:after="0"/>
              <w:rPr>
                <w:lang w:eastAsia="zh-CN"/>
              </w:rPr>
            </w:pPr>
          </w:p>
          <w:p w14:paraId="358770DE" w14:textId="77777777" w:rsidR="00393DF2" w:rsidRDefault="00393DF2" w:rsidP="00393DF2">
            <w:pPr>
              <w:spacing w:after="0"/>
              <w:rPr>
                <w:lang w:eastAsia="zh-CN"/>
              </w:rPr>
            </w:pPr>
          </w:p>
          <w:p w14:paraId="2801C80C" w14:textId="77777777" w:rsidR="00393DF2" w:rsidRDefault="00393DF2" w:rsidP="00393DF2">
            <w:pPr>
              <w:spacing w:after="0"/>
              <w:rPr>
                <w:lang w:eastAsia="zh-CN"/>
              </w:rPr>
            </w:pPr>
          </w:p>
          <w:p w14:paraId="67642E34" w14:textId="77777777" w:rsidR="00393DF2" w:rsidRDefault="00393DF2" w:rsidP="00393DF2">
            <w:pPr>
              <w:spacing w:after="0"/>
              <w:rPr>
                <w:lang w:eastAsia="zh-CN"/>
              </w:rPr>
            </w:pPr>
          </w:p>
          <w:p w14:paraId="094D636D" w14:textId="77777777" w:rsidR="00393DF2" w:rsidRDefault="00393DF2" w:rsidP="00393DF2">
            <w:pPr>
              <w:spacing w:after="0"/>
              <w:rPr>
                <w:lang w:eastAsia="zh-CN"/>
              </w:rPr>
            </w:pPr>
          </w:p>
          <w:p w14:paraId="78EBFA9A" w14:textId="77777777" w:rsidR="00393DF2" w:rsidRDefault="00393DF2" w:rsidP="00393DF2">
            <w:pPr>
              <w:spacing w:after="0"/>
              <w:rPr>
                <w:lang w:eastAsia="zh-CN"/>
              </w:rPr>
            </w:pPr>
          </w:p>
          <w:p w14:paraId="0FF9D405" w14:textId="77777777" w:rsidR="00393DF2" w:rsidRDefault="00393DF2" w:rsidP="00393DF2">
            <w:pPr>
              <w:spacing w:after="0"/>
              <w:rPr>
                <w:lang w:eastAsia="zh-CN"/>
              </w:rPr>
            </w:pPr>
          </w:p>
          <w:p w14:paraId="7E4770D8" w14:textId="77777777" w:rsidR="00393DF2" w:rsidRDefault="00393DF2" w:rsidP="00393DF2">
            <w:pPr>
              <w:spacing w:after="0"/>
              <w:rPr>
                <w:lang w:eastAsia="zh-CN"/>
              </w:rPr>
            </w:pPr>
          </w:p>
          <w:p w14:paraId="15C1150B" w14:textId="77777777" w:rsidR="00393DF2" w:rsidRDefault="00393DF2" w:rsidP="00393DF2">
            <w:pPr>
              <w:spacing w:after="0"/>
              <w:rPr>
                <w:lang w:eastAsia="zh-CN"/>
              </w:rPr>
            </w:pPr>
          </w:p>
          <w:p w14:paraId="2B51032A" w14:textId="77777777" w:rsidR="00393DF2" w:rsidRDefault="00393DF2" w:rsidP="00393DF2">
            <w:pPr>
              <w:spacing w:after="0"/>
              <w:rPr>
                <w:lang w:eastAsia="zh-CN"/>
              </w:rPr>
            </w:pPr>
          </w:p>
          <w:p w14:paraId="16112093" w14:textId="77777777" w:rsidR="00393DF2" w:rsidRDefault="00393DF2" w:rsidP="00393DF2">
            <w:pPr>
              <w:spacing w:after="0"/>
              <w:rPr>
                <w:lang w:eastAsia="zh-CN"/>
              </w:rPr>
            </w:pPr>
          </w:p>
          <w:p w14:paraId="2A1B6AEA" w14:textId="7E1A8BE8" w:rsidR="00393DF2" w:rsidRDefault="00393DF2" w:rsidP="00393DF2">
            <w:pPr>
              <w:spacing w:after="0"/>
              <w:rPr>
                <w:lang w:eastAsia="zh-CN"/>
              </w:rPr>
            </w:pPr>
          </w:p>
          <w:p w14:paraId="5B763C5D" w14:textId="5FBCAAB0" w:rsidR="0098111F" w:rsidRDefault="0098111F" w:rsidP="00393DF2">
            <w:pPr>
              <w:spacing w:after="0"/>
              <w:rPr>
                <w:lang w:eastAsia="zh-CN"/>
              </w:rPr>
            </w:pPr>
          </w:p>
          <w:p w14:paraId="63ED10AE" w14:textId="6EC8FB44" w:rsidR="0098111F" w:rsidRDefault="0098111F" w:rsidP="00393DF2">
            <w:pPr>
              <w:spacing w:after="0"/>
              <w:rPr>
                <w:lang w:eastAsia="zh-CN"/>
              </w:rPr>
            </w:pPr>
          </w:p>
          <w:p w14:paraId="2F5C51D2" w14:textId="404A1DAB" w:rsidR="0098111F" w:rsidRDefault="0098111F" w:rsidP="00393DF2">
            <w:pPr>
              <w:spacing w:after="0"/>
              <w:rPr>
                <w:lang w:eastAsia="zh-CN"/>
              </w:rPr>
            </w:pPr>
          </w:p>
          <w:p w14:paraId="7661031B" w14:textId="4EAAAC05" w:rsidR="0098111F" w:rsidRDefault="0098111F" w:rsidP="00393DF2">
            <w:pPr>
              <w:spacing w:after="0"/>
              <w:rPr>
                <w:lang w:eastAsia="zh-CN"/>
              </w:rPr>
            </w:pPr>
          </w:p>
          <w:p w14:paraId="0496252B" w14:textId="77777777" w:rsidR="0098111F" w:rsidRDefault="0098111F" w:rsidP="00393DF2">
            <w:pPr>
              <w:spacing w:after="0"/>
              <w:rPr>
                <w:lang w:eastAsia="zh-CN"/>
              </w:rPr>
            </w:pPr>
          </w:p>
          <w:p w14:paraId="78E15FBB" w14:textId="77777777" w:rsidR="00393DF2" w:rsidRDefault="00393DF2" w:rsidP="00393DF2">
            <w:pPr>
              <w:spacing w:after="0"/>
              <w:rPr>
                <w:lang w:eastAsia="zh-CN"/>
              </w:rPr>
            </w:pPr>
          </w:p>
          <w:p w14:paraId="1C38436C" w14:textId="362D5CDC" w:rsidR="00A857B0" w:rsidRPr="00A857B0" w:rsidRDefault="00E600DD" w:rsidP="00E600DD">
            <w:pPr>
              <w:spacing w:after="0"/>
              <w:rPr>
                <w:lang w:eastAsia="zh-CN"/>
              </w:rPr>
            </w:pPr>
            <w:r w:rsidRPr="00F2699B">
              <w:rPr>
                <w:lang w:eastAsia="zh-CN"/>
              </w:rPr>
              <w:t>-</w:t>
            </w:r>
            <w:r>
              <w:rPr>
                <w:lang w:eastAsia="zh-CN"/>
              </w:rPr>
              <w:t xml:space="preserve"> </w:t>
            </w:r>
            <w:r>
              <w:rPr>
                <w:lang w:val="fr-FR" w:eastAsia="zh-CN"/>
              </w:rPr>
              <w:t xml:space="preserve">Impacts on </w:t>
            </w:r>
            <w:proofErr w:type="spellStart"/>
            <w:r w:rsidR="0098111F">
              <w:rPr>
                <w:rFonts w:eastAsia="等线"/>
                <w:lang w:eastAsia="zh-CN"/>
              </w:rPr>
              <w:t>comsumers</w:t>
            </w:r>
            <w:proofErr w:type="spellEnd"/>
            <w:r w:rsidR="0098111F">
              <w:rPr>
                <w:rFonts w:eastAsia="等线"/>
                <w:lang w:eastAsia="zh-CN"/>
              </w:rPr>
              <w:t xml:space="preserve"> NF handling </w:t>
            </w:r>
            <w:bookmarkStart w:id="6" w:name="_Hlk173855805"/>
            <w:r w:rsidR="0098111F">
              <w:rPr>
                <w:rFonts w:eastAsia="等线"/>
                <w:lang w:eastAsia="zh-CN"/>
              </w:rPr>
              <w:t xml:space="preserve">based on the </w:t>
            </w:r>
            <w:r w:rsidR="00253CB3">
              <w:rPr>
                <w:rFonts w:eastAsia="等线"/>
                <w:lang w:eastAsia="zh-CN"/>
              </w:rPr>
              <w:t xml:space="preserve">analytics </w:t>
            </w:r>
            <w:r w:rsidR="0098111F">
              <w:rPr>
                <w:rFonts w:eastAsia="等线"/>
                <w:lang w:eastAsia="zh-CN"/>
              </w:rPr>
              <w:t>result from NWDAF</w:t>
            </w:r>
            <w:bookmarkEnd w:id="6"/>
            <w:r w:rsidR="0098111F">
              <w:rPr>
                <w:rFonts w:eastAsia="等线"/>
                <w:lang w:eastAsia="zh-CN"/>
              </w:rPr>
              <w:t>.</w:t>
            </w:r>
            <w:r w:rsidR="0098111F">
              <w:rPr>
                <w:lang w:val="fr-FR" w:eastAsia="zh-CN"/>
              </w:rPr>
              <w:t xml:space="preserve"> </w:t>
            </w:r>
          </w:p>
          <w:p w14:paraId="7E73A821" w14:textId="49783D53" w:rsidR="00253CB3" w:rsidRDefault="0098111F" w:rsidP="00CC4132">
            <w:pPr>
              <w:spacing w:after="0"/>
              <w:rPr>
                <w:rFonts w:eastAsia="等线"/>
                <w:lang w:eastAsia="zh-CN"/>
              </w:rPr>
            </w:pPr>
            <w:r>
              <w:rPr>
                <w:rFonts w:hint="eastAsia"/>
                <w:lang w:eastAsia="zh-CN"/>
              </w:rPr>
              <w:t>W</w:t>
            </w:r>
            <w:r>
              <w:rPr>
                <w:lang w:eastAsia="zh-CN"/>
              </w:rPr>
              <w:t>hich NF involving is TBD</w:t>
            </w:r>
            <w:r w:rsidR="00CC4132">
              <w:rPr>
                <w:lang w:eastAsia="zh-CN"/>
              </w:rPr>
              <w:t xml:space="preserve"> based on stage-2 progress</w:t>
            </w:r>
            <w:r>
              <w:rPr>
                <w:lang w:eastAsia="zh-CN"/>
              </w:rPr>
              <w:t>.</w:t>
            </w:r>
            <w:r w:rsidR="00CC4132">
              <w:rPr>
                <w:lang w:eastAsia="zh-CN"/>
              </w:rPr>
              <w:t xml:space="preserve"> Hence CT1, CT3, and CT4 may be impacted.</w:t>
            </w:r>
            <w:r w:rsidR="00871448">
              <w:rPr>
                <w:lang w:eastAsia="zh-CN"/>
              </w:rPr>
              <w:t xml:space="preserve"> (</w:t>
            </w:r>
            <w:r w:rsidR="00871448" w:rsidRPr="00E3056B">
              <w:rPr>
                <w:highlight w:val="cyan"/>
                <w:lang w:val="fr-FR" w:eastAsia="zh-CN"/>
              </w:rPr>
              <w:t>CT1</w:t>
            </w:r>
            <w:r w:rsidR="00871448">
              <w:rPr>
                <w:lang w:val="fr-FR" w:eastAsia="zh-CN"/>
              </w:rPr>
              <w:t xml:space="preserve">, </w:t>
            </w:r>
            <w:r w:rsidR="00871448" w:rsidRPr="00E3056B">
              <w:rPr>
                <w:highlight w:val="yellow"/>
                <w:lang w:val="fr-FR" w:eastAsia="zh-CN"/>
              </w:rPr>
              <w:t>CT3</w:t>
            </w:r>
            <w:r w:rsidR="00871448">
              <w:rPr>
                <w:lang w:val="fr-FR" w:eastAsia="zh-CN"/>
              </w:rPr>
              <w:t xml:space="preserve">, and </w:t>
            </w:r>
            <w:r w:rsidR="00871448" w:rsidRPr="00E3056B">
              <w:rPr>
                <w:highlight w:val="green"/>
                <w:lang w:val="fr-FR" w:eastAsia="zh-CN"/>
              </w:rPr>
              <w:t>CT4</w:t>
            </w:r>
            <w:r w:rsidR="00871448">
              <w:rPr>
                <w:lang w:eastAsia="zh-CN"/>
              </w:rPr>
              <w:t>)</w:t>
            </w:r>
          </w:p>
          <w:p w14:paraId="491F8B0B" w14:textId="77777777" w:rsidR="00393DF2" w:rsidRDefault="00393DF2" w:rsidP="00393DF2">
            <w:pPr>
              <w:spacing w:after="0"/>
              <w:rPr>
                <w:lang w:eastAsia="zh-CN"/>
              </w:rPr>
            </w:pPr>
          </w:p>
          <w:p w14:paraId="5A261384" w14:textId="77777777" w:rsidR="00393DF2" w:rsidRDefault="00393DF2" w:rsidP="00393DF2">
            <w:pPr>
              <w:spacing w:after="0"/>
              <w:rPr>
                <w:lang w:eastAsia="zh-CN"/>
              </w:rPr>
            </w:pPr>
          </w:p>
          <w:p w14:paraId="01C785B9" w14:textId="77777777" w:rsidR="00393DF2" w:rsidRDefault="00393DF2" w:rsidP="00393DF2">
            <w:pPr>
              <w:spacing w:after="0"/>
              <w:rPr>
                <w:lang w:eastAsia="zh-CN"/>
              </w:rPr>
            </w:pPr>
          </w:p>
          <w:p w14:paraId="5E61CAB8" w14:textId="77777777" w:rsidR="00393DF2" w:rsidRDefault="00393DF2" w:rsidP="00393DF2">
            <w:pPr>
              <w:spacing w:after="0"/>
              <w:rPr>
                <w:lang w:eastAsia="zh-CN"/>
              </w:rPr>
            </w:pPr>
          </w:p>
          <w:p w14:paraId="68AADDBE" w14:textId="77777777" w:rsidR="00393DF2" w:rsidRDefault="00393DF2" w:rsidP="00393DF2">
            <w:pPr>
              <w:spacing w:after="0"/>
              <w:rPr>
                <w:lang w:eastAsia="zh-CN"/>
              </w:rPr>
            </w:pPr>
          </w:p>
          <w:p w14:paraId="7E09BE40" w14:textId="77777777" w:rsidR="00393DF2" w:rsidRDefault="00393DF2" w:rsidP="00393DF2">
            <w:pPr>
              <w:spacing w:after="0"/>
              <w:rPr>
                <w:lang w:eastAsia="zh-CN"/>
              </w:rPr>
            </w:pPr>
          </w:p>
          <w:p w14:paraId="56D4A398" w14:textId="3E2F9784" w:rsidR="00393DF2" w:rsidRDefault="00393DF2" w:rsidP="00393DF2">
            <w:pPr>
              <w:spacing w:after="0"/>
              <w:rPr>
                <w:lang w:eastAsia="zh-CN"/>
              </w:rPr>
            </w:pPr>
          </w:p>
          <w:p w14:paraId="42D4797F" w14:textId="6C45CF1B" w:rsidR="00A857B0" w:rsidRDefault="00A857B0" w:rsidP="00393DF2">
            <w:pPr>
              <w:spacing w:after="0"/>
              <w:rPr>
                <w:lang w:eastAsia="zh-CN"/>
              </w:rPr>
            </w:pPr>
          </w:p>
          <w:p w14:paraId="4D273412" w14:textId="74057AB7" w:rsidR="00A857B0" w:rsidRDefault="00A857B0" w:rsidP="00393DF2">
            <w:pPr>
              <w:spacing w:after="0"/>
              <w:rPr>
                <w:lang w:eastAsia="zh-CN"/>
              </w:rPr>
            </w:pPr>
          </w:p>
          <w:p w14:paraId="1141B911" w14:textId="21657AF3" w:rsidR="00A857B0" w:rsidRDefault="00A857B0" w:rsidP="00393DF2">
            <w:pPr>
              <w:spacing w:after="0"/>
              <w:rPr>
                <w:lang w:eastAsia="zh-CN"/>
              </w:rPr>
            </w:pPr>
          </w:p>
          <w:p w14:paraId="4D2A717A" w14:textId="70502DCF" w:rsidR="00A857B0" w:rsidRDefault="00A857B0" w:rsidP="00393DF2">
            <w:pPr>
              <w:spacing w:after="0"/>
              <w:rPr>
                <w:lang w:eastAsia="zh-CN"/>
              </w:rPr>
            </w:pPr>
          </w:p>
          <w:p w14:paraId="4EFA4BE5" w14:textId="77777777" w:rsidR="00A857B0" w:rsidRDefault="00A857B0" w:rsidP="00393DF2">
            <w:pPr>
              <w:spacing w:after="0"/>
              <w:rPr>
                <w:lang w:eastAsia="zh-CN"/>
              </w:rPr>
            </w:pPr>
          </w:p>
          <w:p w14:paraId="3694F249" w14:textId="77777777" w:rsidR="00393DF2" w:rsidRDefault="00393DF2" w:rsidP="00393DF2">
            <w:pPr>
              <w:spacing w:after="0"/>
              <w:rPr>
                <w:lang w:eastAsia="zh-CN"/>
              </w:rPr>
            </w:pPr>
          </w:p>
          <w:p w14:paraId="137F747C" w14:textId="6D3F098B" w:rsidR="002215BE" w:rsidRPr="004C3818" w:rsidRDefault="002215BE" w:rsidP="00260B56">
            <w:pPr>
              <w:spacing w:after="0"/>
              <w:rPr>
                <w:lang w:eastAsia="zh-CN"/>
              </w:rPr>
            </w:pPr>
          </w:p>
        </w:tc>
        <w:tc>
          <w:tcPr>
            <w:tcW w:w="1394" w:type="dxa"/>
            <w:shd w:val="clear" w:color="auto" w:fill="auto"/>
          </w:tcPr>
          <w:p w14:paraId="4A0101EB" w14:textId="77777777" w:rsidR="00E96B9B" w:rsidRDefault="00E96B9B" w:rsidP="00260B56">
            <w:pPr>
              <w:spacing w:after="0"/>
              <w:rPr>
                <w:lang w:val="fr-FR" w:eastAsia="zh-CN"/>
              </w:rPr>
            </w:pPr>
          </w:p>
          <w:p w14:paraId="3818E273" w14:textId="77777777" w:rsidR="005612A6" w:rsidRDefault="005612A6" w:rsidP="00260B56">
            <w:pPr>
              <w:spacing w:after="0"/>
              <w:rPr>
                <w:lang w:val="fr-FR" w:eastAsia="zh-CN"/>
              </w:rPr>
            </w:pPr>
          </w:p>
          <w:p w14:paraId="74C46FDE" w14:textId="09704274" w:rsidR="005612A6" w:rsidRDefault="005612A6" w:rsidP="00260B56">
            <w:pPr>
              <w:spacing w:after="0"/>
              <w:rPr>
                <w:lang w:val="fr-FR" w:eastAsia="zh-CN"/>
              </w:rPr>
            </w:pPr>
          </w:p>
          <w:p w14:paraId="32B200EE" w14:textId="391888E4" w:rsidR="00F8084C" w:rsidRDefault="00F8084C" w:rsidP="00260B56">
            <w:pPr>
              <w:spacing w:after="0"/>
              <w:rPr>
                <w:lang w:val="fr-FR" w:eastAsia="zh-CN"/>
              </w:rPr>
            </w:pPr>
          </w:p>
          <w:p w14:paraId="7D485E5A" w14:textId="5C58A67E" w:rsidR="00F8084C" w:rsidRDefault="00F8084C" w:rsidP="00260B56">
            <w:pPr>
              <w:spacing w:after="0"/>
              <w:rPr>
                <w:lang w:val="fr-FR" w:eastAsia="zh-CN"/>
              </w:rPr>
            </w:pPr>
          </w:p>
          <w:p w14:paraId="4FF81D18" w14:textId="7C80FC14" w:rsidR="00F8084C" w:rsidRDefault="00F8084C" w:rsidP="00260B56">
            <w:pPr>
              <w:spacing w:after="0"/>
              <w:rPr>
                <w:lang w:val="fr-FR" w:eastAsia="zh-CN"/>
              </w:rPr>
            </w:pPr>
          </w:p>
          <w:p w14:paraId="7B538DB6" w14:textId="4F708876" w:rsidR="00F8084C" w:rsidRDefault="00F8084C" w:rsidP="00260B56">
            <w:pPr>
              <w:spacing w:after="0"/>
              <w:rPr>
                <w:lang w:val="fr-FR" w:eastAsia="zh-CN"/>
              </w:rPr>
            </w:pPr>
          </w:p>
          <w:p w14:paraId="2B2FEEC2" w14:textId="68E764C9" w:rsidR="00F8084C" w:rsidRDefault="00F8084C" w:rsidP="00260B56">
            <w:pPr>
              <w:spacing w:after="0"/>
              <w:rPr>
                <w:lang w:val="fr-FR" w:eastAsia="zh-CN"/>
              </w:rPr>
            </w:pPr>
          </w:p>
          <w:p w14:paraId="10126AD5" w14:textId="2D9931DD" w:rsidR="00F8084C" w:rsidRDefault="00F8084C" w:rsidP="00260B56">
            <w:pPr>
              <w:spacing w:after="0"/>
              <w:rPr>
                <w:lang w:val="fr-FR" w:eastAsia="zh-CN"/>
              </w:rPr>
            </w:pPr>
          </w:p>
          <w:p w14:paraId="691AC5DF" w14:textId="4325ED01" w:rsidR="00F8084C" w:rsidRDefault="00F8084C" w:rsidP="00260B56">
            <w:pPr>
              <w:spacing w:after="0"/>
              <w:rPr>
                <w:lang w:val="fr-FR" w:eastAsia="zh-CN"/>
              </w:rPr>
            </w:pPr>
          </w:p>
          <w:p w14:paraId="210215E8" w14:textId="680F3740" w:rsidR="00F8084C" w:rsidRDefault="00F8084C" w:rsidP="00260B56">
            <w:pPr>
              <w:spacing w:after="0"/>
              <w:rPr>
                <w:lang w:val="fr-FR" w:eastAsia="zh-CN"/>
              </w:rPr>
            </w:pPr>
          </w:p>
          <w:p w14:paraId="6809C9EA" w14:textId="77777777" w:rsidR="00F8084C" w:rsidRDefault="00F8084C" w:rsidP="00260B56">
            <w:pPr>
              <w:spacing w:after="0"/>
              <w:rPr>
                <w:lang w:val="fr-FR" w:eastAsia="zh-CN"/>
              </w:rPr>
            </w:pPr>
          </w:p>
          <w:p w14:paraId="3DF7C774" w14:textId="77777777" w:rsidR="00871E59" w:rsidRDefault="00871E59" w:rsidP="00065086">
            <w:pPr>
              <w:spacing w:after="0"/>
              <w:rPr>
                <w:highlight w:val="yellow"/>
                <w:lang w:val="fr-FR" w:eastAsia="zh-CN"/>
              </w:rPr>
            </w:pPr>
          </w:p>
          <w:p w14:paraId="75C74154" w14:textId="04C96A18" w:rsidR="00065086" w:rsidRDefault="00065086" w:rsidP="00065086">
            <w:pPr>
              <w:spacing w:after="0"/>
              <w:rPr>
                <w:highlight w:val="yellow"/>
                <w:lang w:val="fr-FR" w:eastAsia="zh-CN"/>
              </w:rPr>
            </w:pPr>
            <w:r w:rsidRPr="00AE5E25">
              <w:rPr>
                <w:rFonts w:hint="eastAsia"/>
                <w:highlight w:val="yellow"/>
                <w:lang w:val="fr-FR" w:eastAsia="zh-CN"/>
              </w:rPr>
              <w:lastRenderedPageBreak/>
              <w:t>C</w:t>
            </w:r>
            <w:r w:rsidRPr="00AE5E25">
              <w:rPr>
                <w:highlight w:val="yellow"/>
                <w:lang w:val="fr-FR" w:eastAsia="zh-CN"/>
              </w:rPr>
              <w:t>T3/</w:t>
            </w:r>
          </w:p>
          <w:p w14:paraId="78223450" w14:textId="77777777" w:rsidR="00065086" w:rsidRDefault="00065086" w:rsidP="00065086">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533DEA8E" w14:textId="77777777" w:rsidR="00065086" w:rsidRDefault="00065086" w:rsidP="00065086">
            <w:pPr>
              <w:spacing w:after="0"/>
              <w:rPr>
                <w:lang w:val="fr-FR" w:eastAsia="zh-CN"/>
              </w:rPr>
            </w:pPr>
            <w:r w:rsidRPr="0066005B">
              <w:rPr>
                <w:highlight w:val="yellow"/>
                <w:lang w:val="fr-FR" w:eastAsia="zh-CN"/>
              </w:rPr>
              <w:t>TS 29.552</w:t>
            </w:r>
          </w:p>
          <w:p w14:paraId="4A78B0E5" w14:textId="77777777" w:rsidR="005612A6" w:rsidRDefault="005612A6" w:rsidP="00260B56">
            <w:pPr>
              <w:spacing w:after="0"/>
              <w:rPr>
                <w:lang w:val="fr-FR" w:eastAsia="zh-CN"/>
              </w:rPr>
            </w:pPr>
          </w:p>
          <w:p w14:paraId="5E1C9563" w14:textId="220A45DF" w:rsidR="00F8084C" w:rsidRDefault="00F8084C" w:rsidP="00260B56">
            <w:pPr>
              <w:spacing w:after="0"/>
              <w:rPr>
                <w:lang w:val="fr-FR" w:eastAsia="zh-CN"/>
              </w:rPr>
            </w:pPr>
          </w:p>
          <w:p w14:paraId="7F273FD1" w14:textId="1FC843E4" w:rsidR="00637559" w:rsidRDefault="00637559" w:rsidP="00260B56">
            <w:pPr>
              <w:spacing w:after="0"/>
              <w:rPr>
                <w:lang w:val="fr-FR" w:eastAsia="zh-CN"/>
              </w:rPr>
            </w:pPr>
          </w:p>
          <w:p w14:paraId="60E14B2E" w14:textId="6558C29F" w:rsidR="00637559" w:rsidRDefault="00637559" w:rsidP="00260B56">
            <w:pPr>
              <w:spacing w:after="0"/>
              <w:rPr>
                <w:lang w:val="fr-FR" w:eastAsia="zh-CN"/>
              </w:rPr>
            </w:pPr>
          </w:p>
          <w:p w14:paraId="192F3730" w14:textId="77777777" w:rsidR="00357A26" w:rsidRDefault="00357A26" w:rsidP="00260B56">
            <w:pPr>
              <w:spacing w:after="0"/>
              <w:rPr>
                <w:lang w:val="fr-FR" w:eastAsia="zh-CN"/>
              </w:rPr>
            </w:pPr>
          </w:p>
          <w:p w14:paraId="04D8DD21" w14:textId="77777777" w:rsidR="00637559" w:rsidRDefault="00637559" w:rsidP="00637559">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0EA7E6E6" w14:textId="77777777" w:rsidR="00637559" w:rsidRDefault="00637559" w:rsidP="00637559">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5A51C9F7" w14:textId="77777777" w:rsidR="00637559" w:rsidRDefault="00637559" w:rsidP="00637559">
            <w:pPr>
              <w:spacing w:after="0"/>
              <w:rPr>
                <w:lang w:val="fr-FR" w:eastAsia="zh-CN"/>
              </w:rPr>
            </w:pPr>
            <w:r w:rsidRPr="0066005B">
              <w:rPr>
                <w:highlight w:val="yellow"/>
                <w:lang w:val="fr-FR" w:eastAsia="zh-CN"/>
              </w:rPr>
              <w:t>TS 29.552</w:t>
            </w:r>
          </w:p>
          <w:p w14:paraId="789E7DDE" w14:textId="77777777" w:rsidR="00F8084C" w:rsidRDefault="00F8084C" w:rsidP="00260B56">
            <w:pPr>
              <w:spacing w:after="0"/>
              <w:rPr>
                <w:lang w:val="fr-FR" w:eastAsia="zh-CN"/>
              </w:rPr>
            </w:pPr>
          </w:p>
          <w:p w14:paraId="5451648F" w14:textId="4364F5B8" w:rsidR="00F8084C" w:rsidRDefault="00F8084C" w:rsidP="00260B56">
            <w:pPr>
              <w:spacing w:after="0"/>
              <w:rPr>
                <w:lang w:val="fr-FR" w:eastAsia="zh-CN"/>
              </w:rPr>
            </w:pPr>
          </w:p>
          <w:p w14:paraId="1333600D" w14:textId="77777777" w:rsidR="00357A26" w:rsidRDefault="00357A26" w:rsidP="00260B56">
            <w:pPr>
              <w:spacing w:after="0"/>
              <w:rPr>
                <w:lang w:val="fr-FR" w:eastAsia="zh-CN"/>
              </w:rPr>
            </w:pPr>
          </w:p>
          <w:p w14:paraId="462DD2AA" w14:textId="67FBEF42" w:rsidR="00C43A65" w:rsidRDefault="00C43A65" w:rsidP="00260B56">
            <w:pPr>
              <w:spacing w:after="0"/>
              <w:rPr>
                <w:lang w:val="fr-FR" w:eastAsia="zh-CN"/>
              </w:rPr>
            </w:pPr>
          </w:p>
          <w:p w14:paraId="4716B3A8" w14:textId="77777777" w:rsidR="00336261" w:rsidRDefault="00336261" w:rsidP="00260B56">
            <w:pPr>
              <w:spacing w:after="0"/>
              <w:rPr>
                <w:lang w:val="fr-FR" w:eastAsia="zh-CN"/>
              </w:rPr>
            </w:pPr>
          </w:p>
          <w:p w14:paraId="2DEAA8F6" w14:textId="77777777" w:rsidR="0073751D" w:rsidRDefault="0073751D" w:rsidP="0073751D">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1E60BCBC" w14:textId="77777777" w:rsidR="0073751D" w:rsidRDefault="0073751D" w:rsidP="0073751D">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00354A33" w14:textId="77777777" w:rsidR="0073751D" w:rsidRDefault="0073751D" w:rsidP="0073751D">
            <w:pPr>
              <w:spacing w:after="0"/>
              <w:rPr>
                <w:lang w:val="fr-FR" w:eastAsia="zh-CN"/>
              </w:rPr>
            </w:pPr>
            <w:r w:rsidRPr="0066005B">
              <w:rPr>
                <w:highlight w:val="yellow"/>
                <w:lang w:val="fr-FR" w:eastAsia="zh-CN"/>
              </w:rPr>
              <w:t>TS 29.552</w:t>
            </w:r>
          </w:p>
          <w:p w14:paraId="3EE2434C" w14:textId="77777777" w:rsidR="00F8084C" w:rsidRDefault="00F8084C" w:rsidP="00260B56">
            <w:pPr>
              <w:spacing w:after="0"/>
              <w:rPr>
                <w:lang w:val="fr-FR" w:eastAsia="zh-CN"/>
              </w:rPr>
            </w:pPr>
          </w:p>
          <w:p w14:paraId="72ECDEE5" w14:textId="77777777" w:rsidR="00881E65" w:rsidRDefault="00881E65" w:rsidP="00260B56">
            <w:pPr>
              <w:spacing w:after="0"/>
              <w:rPr>
                <w:lang w:val="fr-FR" w:eastAsia="zh-CN"/>
              </w:rPr>
            </w:pPr>
          </w:p>
          <w:p w14:paraId="401E64D5" w14:textId="0218E9DA" w:rsidR="00881E65" w:rsidRDefault="00881E65" w:rsidP="00260B56">
            <w:pPr>
              <w:spacing w:after="0"/>
              <w:rPr>
                <w:lang w:val="fr-FR" w:eastAsia="zh-CN"/>
              </w:rPr>
            </w:pPr>
          </w:p>
          <w:p w14:paraId="10D002C6" w14:textId="69539DFE" w:rsidR="00C43A65" w:rsidRDefault="00C43A65" w:rsidP="00260B56">
            <w:pPr>
              <w:spacing w:after="0"/>
              <w:rPr>
                <w:lang w:val="fr-FR" w:eastAsia="zh-CN"/>
              </w:rPr>
            </w:pPr>
          </w:p>
          <w:p w14:paraId="47E10D6A" w14:textId="1FCC63D1" w:rsidR="004B1AF9" w:rsidRDefault="004B1AF9" w:rsidP="00260B56">
            <w:pPr>
              <w:spacing w:after="0"/>
              <w:rPr>
                <w:lang w:val="fr-FR" w:eastAsia="zh-CN"/>
              </w:rPr>
            </w:pPr>
          </w:p>
          <w:p w14:paraId="7F1E0743" w14:textId="3E099A57" w:rsidR="004B1AF9" w:rsidRDefault="004B1AF9" w:rsidP="00260B56">
            <w:pPr>
              <w:spacing w:after="0"/>
              <w:rPr>
                <w:lang w:val="fr-FR" w:eastAsia="zh-CN"/>
              </w:rPr>
            </w:pPr>
          </w:p>
          <w:p w14:paraId="178FFBE7" w14:textId="77777777" w:rsidR="0028611D" w:rsidRDefault="0028611D" w:rsidP="0028611D">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09BF8C3C" w14:textId="77777777" w:rsidR="0028611D" w:rsidRDefault="0028611D" w:rsidP="0028611D">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14739FEF" w14:textId="77777777" w:rsidR="0028611D" w:rsidRDefault="0028611D" w:rsidP="0028611D">
            <w:pPr>
              <w:spacing w:after="0"/>
              <w:rPr>
                <w:lang w:val="fr-FR" w:eastAsia="zh-CN"/>
              </w:rPr>
            </w:pPr>
            <w:r w:rsidRPr="0066005B">
              <w:rPr>
                <w:highlight w:val="yellow"/>
                <w:lang w:val="fr-FR" w:eastAsia="zh-CN"/>
              </w:rPr>
              <w:t>TS 29.552</w:t>
            </w:r>
          </w:p>
          <w:p w14:paraId="1172BEF8" w14:textId="1F0E4D95" w:rsidR="004B1AF9" w:rsidRDefault="004B1AF9" w:rsidP="00260B56">
            <w:pPr>
              <w:spacing w:after="0"/>
              <w:rPr>
                <w:lang w:val="fr-FR" w:eastAsia="zh-CN"/>
              </w:rPr>
            </w:pPr>
          </w:p>
          <w:p w14:paraId="2FDC098F" w14:textId="77777777" w:rsidR="00AA4768" w:rsidRDefault="00AA4768" w:rsidP="00260B56">
            <w:pPr>
              <w:spacing w:after="0"/>
              <w:rPr>
                <w:lang w:val="fr-FR" w:eastAsia="zh-CN"/>
              </w:rPr>
            </w:pPr>
          </w:p>
          <w:p w14:paraId="479BB820" w14:textId="7F49D68C" w:rsidR="0027029C" w:rsidRDefault="0098111F" w:rsidP="00881E65">
            <w:pPr>
              <w:spacing w:after="0"/>
              <w:rPr>
                <w:highlight w:val="yellow"/>
                <w:lang w:val="fr-FR" w:eastAsia="zh-CN"/>
              </w:rPr>
            </w:pPr>
            <w:r>
              <w:rPr>
                <w:rFonts w:hint="eastAsia"/>
                <w:highlight w:val="yellow"/>
                <w:lang w:val="fr-FR" w:eastAsia="zh-CN"/>
              </w:rPr>
              <w:t>C</w:t>
            </w:r>
            <w:r>
              <w:rPr>
                <w:highlight w:val="yellow"/>
                <w:lang w:val="fr-FR" w:eastAsia="zh-CN"/>
              </w:rPr>
              <w:t>T3/</w:t>
            </w:r>
            <w:r w:rsidR="004D3369">
              <w:rPr>
                <w:highlight w:val="yellow"/>
                <w:lang w:val="fr-FR" w:eastAsia="zh-CN"/>
              </w:rPr>
              <w:t xml:space="preserve">TS </w:t>
            </w:r>
            <w:r w:rsidR="004D3369">
              <w:rPr>
                <w:rFonts w:hint="eastAsia"/>
                <w:highlight w:val="yellow"/>
                <w:lang w:val="fr-FR" w:eastAsia="zh-CN"/>
              </w:rPr>
              <w:t>2</w:t>
            </w:r>
            <w:r w:rsidR="004D3369">
              <w:rPr>
                <w:highlight w:val="yellow"/>
                <w:lang w:val="fr-FR" w:eastAsia="zh-CN"/>
              </w:rPr>
              <w:t>9.508</w:t>
            </w:r>
          </w:p>
          <w:p w14:paraId="2B062DA9" w14:textId="3082E8D9" w:rsidR="00E365D0" w:rsidRDefault="00E365D0" w:rsidP="00881E65">
            <w:pPr>
              <w:spacing w:after="0"/>
              <w:rPr>
                <w:highlight w:val="yellow"/>
                <w:lang w:val="fr-FR" w:eastAsia="zh-CN"/>
              </w:rPr>
            </w:pPr>
            <w:r>
              <w:rPr>
                <w:rFonts w:hint="eastAsia"/>
                <w:highlight w:val="yellow"/>
                <w:lang w:val="fr-FR" w:eastAsia="zh-CN"/>
              </w:rPr>
              <w:t>T</w:t>
            </w:r>
            <w:r>
              <w:rPr>
                <w:highlight w:val="yellow"/>
                <w:lang w:val="fr-FR" w:eastAsia="zh-CN"/>
              </w:rPr>
              <w:t>S 29.517</w:t>
            </w:r>
          </w:p>
          <w:p w14:paraId="04C296A8" w14:textId="09B10308" w:rsidR="0027029C" w:rsidRPr="004D3369" w:rsidRDefault="004D3369" w:rsidP="00881E65">
            <w:pPr>
              <w:spacing w:after="0"/>
              <w:rPr>
                <w:highlight w:val="green"/>
                <w:lang w:val="fr-FR" w:eastAsia="zh-CN"/>
              </w:rPr>
            </w:pPr>
            <w:r w:rsidRPr="004D3369">
              <w:rPr>
                <w:rFonts w:hint="eastAsia"/>
                <w:highlight w:val="green"/>
                <w:lang w:val="fr-FR" w:eastAsia="zh-CN"/>
              </w:rPr>
              <w:t>C</w:t>
            </w:r>
            <w:r w:rsidRPr="004D3369">
              <w:rPr>
                <w:highlight w:val="green"/>
                <w:lang w:val="fr-FR" w:eastAsia="zh-CN"/>
              </w:rPr>
              <w:t>T4</w:t>
            </w:r>
            <w:r>
              <w:rPr>
                <w:highlight w:val="green"/>
                <w:lang w:val="fr-FR" w:eastAsia="zh-CN"/>
              </w:rPr>
              <w:t>/</w:t>
            </w:r>
          </w:p>
          <w:p w14:paraId="6937D569" w14:textId="1BBFFF9D" w:rsidR="0027029C" w:rsidRDefault="004D3369" w:rsidP="00881E65">
            <w:pPr>
              <w:spacing w:after="0"/>
              <w:rPr>
                <w:highlight w:val="green"/>
                <w:lang w:val="fr-FR" w:eastAsia="zh-CN"/>
              </w:rPr>
            </w:pPr>
            <w:r>
              <w:rPr>
                <w:highlight w:val="green"/>
                <w:lang w:val="fr-FR" w:eastAsia="zh-CN"/>
              </w:rPr>
              <w:t xml:space="preserve">TS </w:t>
            </w:r>
            <w:r w:rsidRPr="004D3369">
              <w:rPr>
                <w:highlight w:val="green"/>
                <w:lang w:val="fr-FR" w:eastAsia="zh-CN"/>
              </w:rPr>
              <w:t>29.518</w:t>
            </w:r>
          </w:p>
          <w:p w14:paraId="2FBDEA53" w14:textId="47721DD8" w:rsidR="00EB5A12" w:rsidRPr="004D3369" w:rsidRDefault="00EB5A12" w:rsidP="00881E65">
            <w:pPr>
              <w:spacing w:after="0"/>
              <w:rPr>
                <w:highlight w:val="green"/>
                <w:lang w:val="fr-FR" w:eastAsia="zh-CN"/>
              </w:rPr>
            </w:pPr>
            <w:r>
              <w:rPr>
                <w:rFonts w:hint="eastAsia"/>
                <w:highlight w:val="green"/>
                <w:lang w:val="fr-FR" w:eastAsia="zh-CN"/>
              </w:rPr>
              <w:t>T</w:t>
            </w:r>
            <w:r>
              <w:rPr>
                <w:highlight w:val="green"/>
                <w:lang w:val="fr-FR" w:eastAsia="zh-CN"/>
              </w:rPr>
              <w:t>S 29.510</w:t>
            </w:r>
          </w:p>
          <w:p w14:paraId="1E5AAB3A" w14:textId="77777777" w:rsidR="00881E65" w:rsidRDefault="00881E65" w:rsidP="00260B56">
            <w:pPr>
              <w:spacing w:after="0"/>
              <w:rPr>
                <w:lang w:val="fr-FR" w:eastAsia="zh-CN"/>
              </w:rPr>
            </w:pPr>
          </w:p>
          <w:p w14:paraId="7945627E" w14:textId="77777777" w:rsidR="0027029C" w:rsidRDefault="0027029C" w:rsidP="00260B56">
            <w:pPr>
              <w:spacing w:after="0"/>
              <w:rPr>
                <w:lang w:val="fr-FR" w:eastAsia="zh-CN"/>
              </w:rPr>
            </w:pPr>
          </w:p>
          <w:p w14:paraId="40BEAF08" w14:textId="77777777" w:rsidR="0027029C" w:rsidRDefault="0027029C" w:rsidP="00260B56">
            <w:pPr>
              <w:spacing w:after="0"/>
              <w:rPr>
                <w:lang w:val="fr-FR" w:eastAsia="zh-CN"/>
              </w:rPr>
            </w:pPr>
          </w:p>
          <w:p w14:paraId="72316D46" w14:textId="4EB8A9C7" w:rsidR="000E4C9F" w:rsidRDefault="000E4C9F" w:rsidP="000E4C9F">
            <w:pPr>
              <w:spacing w:after="0"/>
              <w:rPr>
                <w:highlight w:val="yellow"/>
                <w:lang w:val="fr-FR" w:eastAsia="zh-CN"/>
              </w:rPr>
            </w:pPr>
            <w:r>
              <w:rPr>
                <w:rFonts w:hint="eastAsia"/>
                <w:highlight w:val="yellow"/>
                <w:lang w:val="fr-FR" w:eastAsia="zh-CN"/>
              </w:rPr>
              <w:t>C</w:t>
            </w:r>
            <w:r>
              <w:rPr>
                <w:highlight w:val="yellow"/>
                <w:lang w:val="fr-FR" w:eastAsia="zh-CN"/>
              </w:rPr>
              <w:t xml:space="preserve">T3/TS </w:t>
            </w:r>
            <w:r>
              <w:rPr>
                <w:rFonts w:hint="eastAsia"/>
                <w:highlight w:val="yellow"/>
                <w:lang w:val="fr-FR" w:eastAsia="zh-CN"/>
              </w:rPr>
              <w:t>2</w:t>
            </w:r>
            <w:r>
              <w:rPr>
                <w:highlight w:val="yellow"/>
                <w:lang w:val="fr-FR" w:eastAsia="zh-CN"/>
              </w:rPr>
              <w:t>9.508</w:t>
            </w:r>
          </w:p>
          <w:p w14:paraId="6D3A108F" w14:textId="77777777" w:rsidR="000E4C9F" w:rsidRDefault="000E4C9F" w:rsidP="000E4C9F">
            <w:pPr>
              <w:spacing w:after="0"/>
              <w:rPr>
                <w:highlight w:val="yellow"/>
                <w:lang w:val="fr-FR" w:eastAsia="zh-CN"/>
              </w:rPr>
            </w:pPr>
            <w:r>
              <w:rPr>
                <w:rFonts w:hint="eastAsia"/>
                <w:highlight w:val="yellow"/>
                <w:lang w:val="fr-FR" w:eastAsia="zh-CN"/>
              </w:rPr>
              <w:t>T</w:t>
            </w:r>
            <w:r>
              <w:rPr>
                <w:highlight w:val="yellow"/>
                <w:lang w:val="fr-FR" w:eastAsia="zh-CN"/>
              </w:rPr>
              <w:t>S 29.517</w:t>
            </w:r>
          </w:p>
          <w:p w14:paraId="679A4126" w14:textId="77777777" w:rsidR="000E4C9F" w:rsidRPr="004D3369" w:rsidRDefault="000E4C9F" w:rsidP="000E4C9F">
            <w:pPr>
              <w:spacing w:after="0"/>
              <w:rPr>
                <w:highlight w:val="green"/>
                <w:lang w:val="fr-FR" w:eastAsia="zh-CN"/>
              </w:rPr>
            </w:pPr>
            <w:r w:rsidRPr="004D3369">
              <w:rPr>
                <w:rFonts w:hint="eastAsia"/>
                <w:highlight w:val="green"/>
                <w:lang w:val="fr-FR" w:eastAsia="zh-CN"/>
              </w:rPr>
              <w:t>C</w:t>
            </w:r>
            <w:r w:rsidRPr="004D3369">
              <w:rPr>
                <w:highlight w:val="green"/>
                <w:lang w:val="fr-FR" w:eastAsia="zh-CN"/>
              </w:rPr>
              <w:t>T4</w:t>
            </w:r>
            <w:r>
              <w:rPr>
                <w:highlight w:val="green"/>
                <w:lang w:val="fr-FR" w:eastAsia="zh-CN"/>
              </w:rPr>
              <w:t>/</w:t>
            </w:r>
          </w:p>
          <w:p w14:paraId="23C22ABE" w14:textId="77777777" w:rsidR="000E4C9F" w:rsidRDefault="000E4C9F" w:rsidP="000E4C9F">
            <w:pPr>
              <w:spacing w:after="0"/>
              <w:rPr>
                <w:highlight w:val="green"/>
                <w:lang w:val="fr-FR" w:eastAsia="zh-CN"/>
              </w:rPr>
            </w:pPr>
            <w:r>
              <w:rPr>
                <w:highlight w:val="green"/>
                <w:lang w:val="fr-FR" w:eastAsia="zh-CN"/>
              </w:rPr>
              <w:t xml:space="preserve">TS </w:t>
            </w:r>
            <w:r w:rsidRPr="004D3369">
              <w:rPr>
                <w:highlight w:val="green"/>
                <w:lang w:val="fr-FR" w:eastAsia="zh-CN"/>
              </w:rPr>
              <w:t>29.518</w:t>
            </w:r>
          </w:p>
          <w:p w14:paraId="6AEE8FFD" w14:textId="77777777" w:rsidR="000E4C9F" w:rsidRPr="004D3369" w:rsidRDefault="000E4C9F" w:rsidP="000E4C9F">
            <w:pPr>
              <w:spacing w:after="0"/>
              <w:rPr>
                <w:highlight w:val="green"/>
                <w:lang w:val="fr-FR" w:eastAsia="zh-CN"/>
              </w:rPr>
            </w:pPr>
            <w:r>
              <w:rPr>
                <w:rFonts w:hint="eastAsia"/>
                <w:highlight w:val="green"/>
                <w:lang w:val="fr-FR" w:eastAsia="zh-CN"/>
              </w:rPr>
              <w:t>T</w:t>
            </w:r>
            <w:r>
              <w:rPr>
                <w:highlight w:val="green"/>
                <w:lang w:val="fr-FR" w:eastAsia="zh-CN"/>
              </w:rPr>
              <w:t>S 29.510</w:t>
            </w:r>
          </w:p>
          <w:p w14:paraId="336EEEA1" w14:textId="77777777" w:rsidR="0027029C" w:rsidRPr="000E4C9F" w:rsidRDefault="0027029C" w:rsidP="00260B56">
            <w:pPr>
              <w:spacing w:after="0"/>
              <w:rPr>
                <w:lang w:val="fr-FR" w:eastAsia="zh-CN"/>
              </w:rPr>
            </w:pPr>
          </w:p>
          <w:p w14:paraId="4B70BAD9" w14:textId="77777777" w:rsidR="0027029C" w:rsidRDefault="0027029C" w:rsidP="00260B56">
            <w:pPr>
              <w:spacing w:after="0"/>
              <w:rPr>
                <w:lang w:val="fr-FR" w:eastAsia="zh-CN"/>
              </w:rPr>
            </w:pPr>
          </w:p>
          <w:p w14:paraId="2D4C12BF" w14:textId="77777777" w:rsidR="0027029C" w:rsidRDefault="0027029C" w:rsidP="00260B56">
            <w:pPr>
              <w:spacing w:after="0"/>
              <w:rPr>
                <w:lang w:val="fr-FR" w:eastAsia="zh-CN"/>
              </w:rPr>
            </w:pPr>
          </w:p>
          <w:p w14:paraId="48969FF3" w14:textId="77777777" w:rsidR="0027029C" w:rsidRDefault="0027029C" w:rsidP="00260B56">
            <w:pPr>
              <w:spacing w:after="0"/>
              <w:rPr>
                <w:lang w:val="fr-FR" w:eastAsia="zh-CN"/>
              </w:rPr>
            </w:pPr>
          </w:p>
          <w:p w14:paraId="1F899201" w14:textId="77777777" w:rsidR="0027029C" w:rsidRDefault="0027029C" w:rsidP="00260B56">
            <w:pPr>
              <w:spacing w:after="0"/>
              <w:rPr>
                <w:lang w:val="fr-FR" w:eastAsia="zh-CN"/>
              </w:rPr>
            </w:pPr>
          </w:p>
          <w:p w14:paraId="1914FE32" w14:textId="77777777" w:rsidR="0027029C" w:rsidRDefault="0027029C" w:rsidP="00260B56">
            <w:pPr>
              <w:spacing w:after="0"/>
              <w:rPr>
                <w:lang w:val="fr-FR" w:eastAsia="zh-CN"/>
              </w:rPr>
            </w:pPr>
          </w:p>
          <w:p w14:paraId="22DCAA99" w14:textId="77777777" w:rsidR="0027029C" w:rsidRDefault="0027029C" w:rsidP="00260B56">
            <w:pPr>
              <w:spacing w:after="0"/>
              <w:rPr>
                <w:lang w:val="fr-FR" w:eastAsia="zh-CN"/>
              </w:rPr>
            </w:pPr>
          </w:p>
          <w:p w14:paraId="6302A195" w14:textId="77777777" w:rsidR="0027029C" w:rsidRDefault="0027029C" w:rsidP="00260B56">
            <w:pPr>
              <w:spacing w:after="0"/>
              <w:rPr>
                <w:lang w:val="fr-FR" w:eastAsia="zh-CN"/>
              </w:rPr>
            </w:pPr>
          </w:p>
          <w:p w14:paraId="7C723F50" w14:textId="77777777" w:rsidR="0027029C" w:rsidRDefault="0027029C" w:rsidP="00260B56">
            <w:pPr>
              <w:spacing w:after="0"/>
              <w:rPr>
                <w:lang w:val="fr-FR" w:eastAsia="zh-CN"/>
              </w:rPr>
            </w:pPr>
          </w:p>
          <w:p w14:paraId="398D4FD4" w14:textId="77777777" w:rsidR="0027029C" w:rsidRDefault="0027029C" w:rsidP="00260B56">
            <w:pPr>
              <w:spacing w:after="0"/>
              <w:rPr>
                <w:lang w:val="fr-FR" w:eastAsia="zh-CN"/>
              </w:rPr>
            </w:pPr>
          </w:p>
          <w:p w14:paraId="0C654405" w14:textId="77777777" w:rsidR="0027029C" w:rsidRDefault="0027029C" w:rsidP="00260B56">
            <w:pPr>
              <w:spacing w:after="0"/>
              <w:rPr>
                <w:lang w:val="fr-FR" w:eastAsia="zh-CN"/>
              </w:rPr>
            </w:pPr>
          </w:p>
          <w:p w14:paraId="2B35DDBA" w14:textId="77777777" w:rsidR="0027029C" w:rsidRDefault="0027029C" w:rsidP="00260B56">
            <w:pPr>
              <w:spacing w:after="0"/>
              <w:rPr>
                <w:lang w:val="fr-FR" w:eastAsia="zh-CN"/>
              </w:rPr>
            </w:pPr>
          </w:p>
          <w:p w14:paraId="1658E445" w14:textId="77777777" w:rsidR="0027029C" w:rsidRDefault="0027029C" w:rsidP="00260B56">
            <w:pPr>
              <w:spacing w:after="0"/>
              <w:rPr>
                <w:lang w:val="fr-FR" w:eastAsia="zh-CN"/>
              </w:rPr>
            </w:pPr>
          </w:p>
          <w:p w14:paraId="29AD630B" w14:textId="77777777" w:rsidR="0027029C" w:rsidRDefault="0027029C" w:rsidP="00260B56">
            <w:pPr>
              <w:spacing w:after="0"/>
              <w:rPr>
                <w:lang w:val="fr-FR" w:eastAsia="zh-CN"/>
              </w:rPr>
            </w:pPr>
          </w:p>
          <w:p w14:paraId="2D87CCCC" w14:textId="77777777" w:rsidR="0027029C" w:rsidRDefault="0027029C" w:rsidP="00260B56">
            <w:pPr>
              <w:spacing w:after="0"/>
              <w:rPr>
                <w:lang w:val="fr-FR" w:eastAsia="zh-CN"/>
              </w:rPr>
            </w:pPr>
          </w:p>
          <w:p w14:paraId="1DE3EBAE" w14:textId="77777777" w:rsidR="0027029C" w:rsidRDefault="0027029C" w:rsidP="00260B56">
            <w:pPr>
              <w:spacing w:after="0"/>
              <w:rPr>
                <w:lang w:val="fr-FR" w:eastAsia="zh-CN"/>
              </w:rPr>
            </w:pPr>
          </w:p>
          <w:p w14:paraId="4DEDC1C3" w14:textId="77777777" w:rsidR="0027029C" w:rsidRDefault="0027029C" w:rsidP="00260B56">
            <w:pPr>
              <w:spacing w:after="0"/>
              <w:rPr>
                <w:lang w:val="fr-FR" w:eastAsia="zh-CN"/>
              </w:rPr>
            </w:pPr>
          </w:p>
          <w:p w14:paraId="6C900B8A" w14:textId="77777777" w:rsidR="0027029C" w:rsidRDefault="0027029C" w:rsidP="00260B56">
            <w:pPr>
              <w:spacing w:after="0"/>
              <w:rPr>
                <w:lang w:val="fr-FR" w:eastAsia="zh-CN"/>
              </w:rPr>
            </w:pPr>
          </w:p>
          <w:p w14:paraId="3C737B41" w14:textId="77777777" w:rsidR="0027029C" w:rsidRDefault="0027029C" w:rsidP="00260B56">
            <w:pPr>
              <w:spacing w:after="0"/>
              <w:rPr>
                <w:lang w:val="fr-FR" w:eastAsia="zh-CN"/>
              </w:rPr>
            </w:pPr>
          </w:p>
          <w:p w14:paraId="48E47113" w14:textId="77777777" w:rsidR="0027029C" w:rsidRDefault="0027029C" w:rsidP="00260B56">
            <w:pPr>
              <w:spacing w:after="0"/>
              <w:rPr>
                <w:lang w:val="fr-FR" w:eastAsia="zh-CN"/>
              </w:rPr>
            </w:pPr>
          </w:p>
          <w:p w14:paraId="742443F0" w14:textId="77777777" w:rsidR="0027029C" w:rsidRDefault="0027029C" w:rsidP="00260B56">
            <w:pPr>
              <w:spacing w:after="0"/>
              <w:rPr>
                <w:lang w:val="fr-FR" w:eastAsia="zh-CN"/>
              </w:rPr>
            </w:pPr>
          </w:p>
          <w:p w14:paraId="30714741" w14:textId="77777777" w:rsidR="0027029C" w:rsidRDefault="0027029C" w:rsidP="00260B56">
            <w:pPr>
              <w:spacing w:after="0"/>
              <w:rPr>
                <w:lang w:val="fr-FR" w:eastAsia="zh-CN"/>
              </w:rPr>
            </w:pPr>
          </w:p>
          <w:p w14:paraId="6C95164A" w14:textId="77777777" w:rsidR="0027029C" w:rsidRDefault="0027029C" w:rsidP="00260B56">
            <w:pPr>
              <w:spacing w:after="0"/>
              <w:rPr>
                <w:lang w:val="fr-FR" w:eastAsia="zh-CN"/>
              </w:rPr>
            </w:pPr>
          </w:p>
          <w:p w14:paraId="404AB866" w14:textId="77777777" w:rsidR="0027029C" w:rsidRDefault="0027029C" w:rsidP="00260B56">
            <w:pPr>
              <w:spacing w:after="0"/>
              <w:rPr>
                <w:lang w:val="fr-FR" w:eastAsia="zh-CN"/>
              </w:rPr>
            </w:pPr>
          </w:p>
          <w:p w14:paraId="100F7CAF" w14:textId="77777777" w:rsidR="0027029C" w:rsidRDefault="0027029C" w:rsidP="00260B56">
            <w:pPr>
              <w:spacing w:after="0"/>
              <w:rPr>
                <w:lang w:val="fr-FR" w:eastAsia="zh-CN"/>
              </w:rPr>
            </w:pPr>
          </w:p>
          <w:p w14:paraId="4D829FFD" w14:textId="77777777" w:rsidR="0027029C" w:rsidRDefault="0027029C" w:rsidP="00260B56">
            <w:pPr>
              <w:spacing w:after="0"/>
              <w:rPr>
                <w:lang w:val="fr-FR" w:eastAsia="zh-CN"/>
              </w:rPr>
            </w:pPr>
          </w:p>
          <w:p w14:paraId="742D4683" w14:textId="77777777" w:rsidR="0027029C" w:rsidRDefault="0027029C" w:rsidP="00260B56">
            <w:pPr>
              <w:spacing w:after="0"/>
              <w:rPr>
                <w:lang w:val="fr-FR" w:eastAsia="zh-CN"/>
              </w:rPr>
            </w:pPr>
          </w:p>
          <w:p w14:paraId="2834BDD0" w14:textId="77777777" w:rsidR="0027029C" w:rsidRDefault="0027029C" w:rsidP="00260B56">
            <w:pPr>
              <w:spacing w:after="0"/>
              <w:rPr>
                <w:lang w:val="fr-FR" w:eastAsia="zh-CN"/>
              </w:rPr>
            </w:pPr>
          </w:p>
          <w:p w14:paraId="05062B66" w14:textId="77777777" w:rsidR="0027029C" w:rsidRDefault="0027029C" w:rsidP="00260B56">
            <w:pPr>
              <w:spacing w:after="0"/>
              <w:rPr>
                <w:lang w:val="fr-FR" w:eastAsia="zh-CN"/>
              </w:rPr>
            </w:pPr>
          </w:p>
          <w:p w14:paraId="2F72EBC7" w14:textId="77777777" w:rsidR="0027029C" w:rsidRDefault="0027029C" w:rsidP="00260B56">
            <w:pPr>
              <w:spacing w:after="0"/>
              <w:rPr>
                <w:lang w:val="fr-FR" w:eastAsia="zh-CN"/>
              </w:rPr>
            </w:pPr>
          </w:p>
          <w:p w14:paraId="3D16060D" w14:textId="77777777" w:rsidR="0027029C" w:rsidRDefault="0027029C" w:rsidP="00260B56">
            <w:pPr>
              <w:spacing w:after="0"/>
              <w:rPr>
                <w:lang w:val="fr-FR" w:eastAsia="zh-CN"/>
              </w:rPr>
            </w:pPr>
          </w:p>
          <w:p w14:paraId="51BD37ED" w14:textId="77777777" w:rsidR="0027029C" w:rsidRDefault="0027029C" w:rsidP="00260B56">
            <w:pPr>
              <w:spacing w:after="0"/>
              <w:rPr>
                <w:lang w:val="fr-FR" w:eastAsia="zh-CN"/>
              </w:rPr>
            </w:pPr>
          </w:p>
          <w:p w14:paraId="14BB3E55" w14:textId="77777777" w:rsidR="0027029C" w:rsidRDefault="0027029C" w:rsidP="00260B56">
            <w:pPr>
              <w:spacing w:after="0"/>
              <w:rPr>
                <w:lang w:val="fr-FR" w:eastAsia="zh-CN"/>
              </w:rPr>
            </w:pPr>
          </w:p>
          <w:p w14:paraId="01851E6E" w14:textId="77777777" w:rsidR="0027029C" w:rsidRDefault="0027029C" w:rsidP="00260B56">
            <w:pPr>
              <w:spacing w:after="0"/>
              <w:rPr>
                <w:lang w:val="fr-FR" w:eastAsia="zh-CN"/>
              </w:rPr>
            </w:pPr>
          </w:p>
          <w:p w14:paraId="25143316" w14:textId="77777777" w:rsidR="0027029C" w:rsidRDefault="0027029C" w:rsidP="00260B56">
            <w:pPr>
              <w:spacing w:after="0"/>
              <w:rPr>
                <w:lang w:val="fr-FR" w:eastAsia="zh-CN"/>
              </w:rPr>
            </w:pPr>
          </w:p>
          <w:p w14:paraId="65ACDFD9" w14:textId="77777777" w:rsidR="0027029C" w:rsidRDefault="0027029C" w:rsidP="00260B56">
            <w:pPr>
              <w:spacing w:after="0"/>
              <w:rPr>
                <w:lang w:val="fr-FR" w:eastAsia="zh-CN"/>
              </w:rPr>
            </w:pPr>
          </w:p>
          <w:p w14:paraId="0E3006EF" w14:textId="77777777" w:rsidR="0027029C" w:rsidRDefault="0027029C" w:rsidP="00260B56">
            <w:pPr>
              <w:spacing w:after="0"/>
              <w:rPr>
                <w:lang w:val="fr-FR" w:eastAsia="zh-CN"/>
              </w:rPr>
            </w:pPr>
          </w:p>
          <w:p w14:paraId="426FFA44" w14:textId="77777777" w:rsidR="0027029C" w:rsidRDefault="0027029C" w:rsidP="00260B56">
            <w:pPr>
              <w:spacing w:after="0"/>
              <w:rPr>
                <w:lang w:val="fr-FR" w:eastAsia="zh-CN"/>
              </w:rPr>
            </w:pPr>
          </w:p>
          <w:p w14:paraId="4A6F3CFE" w14:textId="77777777" w:rsidR="0027029C" w:rsidRDefault="0027029C" w:rsidP="00260B56">
            <w:pPr>
              <w:spacing w:after="0"/>
              <w:rPr>
                <w:lang w:val="fr-FR" w:eastAsia="zh-CN"/>
              </w:rPr>
            </w:pPr>
          </w:p>
          <w:p w14:paraId="60C01EC4" w14:textId="77777777" w:rsidR="002215BE" w:rsidRDefault="002215BE" w:rsidP="00260B56">
            <w:pPr>
              <w:spacing w:after="0"/>
              <w:rPr>
                <w:lang w:val="fr-FR" w:eastAsia="zh-CN"/>
              </w:rPr>
            </w:pPr>
          </w:p>
          <w:p w14:paraId="6DB050F7" w14:textId="77777777" w:rsidR="002215BE" w:rsidRDefault="002215BE" w:rsidP="00260B56">
            <w:pPr>
              <w:spacing w:after="0"/>
              <w:rPr>
                <w:lang w:val="fr-FR" w:eastAsia="zh-CN"/>
              </w:rPr>
            </w:pPr>
          </w:p>
          <w:p w14:paraId="62E7EE05" w14:textId="77777777" w:rsidR="002215BE" w:rsidRDefault="002215BE" w:rsidP="00260B56">
            <w:pPr>
              <w:spacing w:after="0"/>
              <w:rPr>
                <w:lang w:val="fr-FR" w:eastAsia="zh-CN"/>
              </w:rPr>
            </w:pPr>
          </w:p>
          <w:p w14:paraId="6CE9602B" w14:textId="77777777" w:rsidR="002215BE" w:rsidRDefault="002215BE" w:rsidP="00260B56">
            <w:pPr>
              <w:spacing w:after="0"/>
              <w:rPr>
                <w:lang w:val="fr-FR" w:eastAsia="zh-CN"/>
              </w:rPr>
            </w:pPr>
          </w:p>
          <w:p w14:paraId="423EA77D" w14:textId="77777777" w:rsidR="002215BE" w:rsidRDefault="002215BE" w:rsidP="00260B56">
            <w:pPr>
              <w:spacing w:after="0"/>
              <w:rPr>
                <w:lang w:val="fr-FR" w:eastAsia="zh-CN"/>
              </w:rPr>
            </w:pPr>
          </w:p>
          <w:p w14:paraId="45761B25" w14:textId="649C3175" w:rsidR="002215BE" w:rsidRDefault="002215BE" w:rsidP="00260B56">
            <w:pPr>
              <w:spacing w:after="0"/>
              <w:rPr>
                <w:lang w:val="fr-FR" w:eastAsia="zh-CN"/>
              </w:rPr>
            </w:pPr>
          </w:p>
          <w:p w14:paraId="57224F1D" w14:textId="77777777" w:rsidR="00601702" w:rsidRDefault="00601702" w:rsidP="00260B56">
            <w:pPr>
              <w:spacing w:after="0"/>
              <w:rPr>
                <w:lang w:val="fr-FR" w:eastAsia="zh-CN"/>
              </w:rPr>
            </w:pPr>
          </w:p>
          <w:p w14:paraId="5EFC2A9D" w14:textId="77777777" w:rsidR="002215BE" w:rsidRPr="006971CF" w:rsidRDefault="002215BE" w:rsidP="002215BE">
            <w:pPr>
              <w:spacing w:after="0"/>
              <w:rPr>
                <w:highlight w:val="yellow"/>
                <w:lang w:val="fr-FR" w:eastAsia="zh-CN"/>
              </w:rPr>
            </w:pPr>
            <w:r w:rsidRPr="006971CF">
              <w:rPr>
                <w:rFonts w:hint="eastAsia"/>
                <w:highlight w:val="yellow"/>
                <w:lang w:val="fr-FR" w:eastAsia="zh-CN"/>
              </w:rPr>
              <w:t>C</w:t>
            </w:r>
            <w:r w:rsidRPr="006971CF">
              <w:rPr>
                <w:highlight w:val="yellow"/>
                <w:lang w:val="fr-FR" w:eastAsia="zh-CN"/>
              </w:rPr>
              <w:t>T3/</w:t>
            </w:r>
          </w:p>
          <w:p w14:paraId="0AFBB084" w14:textId="77777777" w:rsidR="002215BE" w:rsidRPr="00BE4DFF" w:rsidRDefault="002215BE" w:rsidP="002215BE">
            <w:pPr>
              <w:spacing w:after="0"/>
              <w:rPr>
                <w:highlight w:val="yellow"/>
                <w:lang w:val="fr-FR" w:eastAsia="zh-CN"/>
              </w:rPr>
            </w:pPr>
            <w:r w:rsidRPr="00BE4DFF">
              <w:rPr>
                <w:rFonts w:hint="eastAsia"/>
                <w:highlight w:val="yellow"/>
                <w:lang w:val="fr-FR" w:eastAsia="zh-CN"/>
              </w:rPr>
              <w:t>T</w:t>
            </w:r>
            <w:r w:rsidRPr="00BE4DFF">
              <w:rPr>
                <w:highlight w:val="yellow"/>
                <w:lang w:val="fr-FR" w:eastAsia="zh-CN"/>
              </w:rPr>
              <w:t>S 29.552</w:t>
            </w:r>
          </w:p>
          <w:p w14:paraId="07D616DA" w14:textId="77777777" w:rsidR="002215BE" w:rsidRDefault="002215BE" w:rsidP="002215BE">
            <w:pPr>
              <w:spacing w:after="0"/>
              <w:rPr>
                <w:lang w:val="fr-FR" w:eastAsia="zh-CN"/>
              </w:rPr>
            </w:pPr>
            <w:r w:rsidRPr="00BE4DFF">
              <w:rPr>
                <w:rFonts w:hint="eastAsia"/>
                <w:highlight w:val="yellow"/>
                <w:lang w:eastAsia="zh-CN"/>
              </w:rPr>
              <w:t>T</w:t>
            </w:r>
            <w:r w:rsidRPr="00BE4DFF">
              <w:rPr>
                <w:highlight w:val="yellow"/>
                <w:lang w:eastAsia="zh-CN"/>
              </w:rPr>
              <w:t>S 29.520</w:t>
            </w:r>
          </w:p>
          <w:p w14:paraId="58A86499" w14:textId="77777777" w:rsidR="002215BE" w:rsidRDefault="002215BE" w:rsidP="00260B56">
            <w:pPr>
              <w:spacing w:after="0"/>
              <w:rPr>
                <w:lang w:val="fr-FR" w:eastAsia="zh-CN"/>
              </w:rPr>
            </w:pPr>
          </w:p>
          <w:p w14:paraId="5528DC6F" w14:textId="77777777" w:rsidR="002215BE" w:rsidRDefault="002215BE" w:rsidP="00260B56">
            <w:pPr>
              <w:spacing w:after="0"/>
              <w:rPr>
                <w:lang w:val="fr-FR" w:eastAsia="zh-CN"/>
              </w:rPr>
            </w:pPr>
          </w:p>
          <w:p w14:paraId="020AD56A" w14:textId="77777777" w:rsidR="002215BE" w:rsidRDefault="002215BE" w:rsidP="00260B56">
            <w:pPr>
              <w:spacing w:after="0"/>
              <w:rPr>
                <w:lang w:val="fr-FR" w:eastAsia="zh-CN"/>
              </w:rPr>
            </w:pPr>
          </w:p>
          <w:p w14:paraId="5DF336A0" w14:textId="77777777" w:rsidR="00393DF2" w:rsidRDefault="00393DF2" w:rsidP="00393DF2">
            <w:pPr>
              <w:spacing w:after="0"/>
              <w:rPr>
                <w:lang w:eastAsia="zh-CN"/>
              </w:rPr>
            </w:pPr>
          </w:p>
          <w:p w14:paraId="56838632" w14:textId="77777777" w:rsidR="00393DF2" w:rsidRDefault="00393DF2" w:rsidP="00393DF2">
            <w:pPr>
              <w:spacing w:after="0"/>
              <w:rPr>
                <w:lang w:eastAsia="zh-CN"/>
              </w:rPr>
            </w:pPr>
          </w:p>
          <w:p w14:paraId="0EBFFF7D" w14:textId="77777777" w:rsidR="00393DF2" w:rsidRDefault="00393DF2" w:rsidP="00393DF2">
            <w:pPr>
              <w:spacing w:after="0"/>
              <w:rPr>
                <w:lang w:eastAsia="zh-CN"/>
              </w:rPr>
            </w:pPr>
          </w:p>
          <w:p w14:paraId="76B91149" w14:textId="77777777" w:rsidR="00393DF2" w:rsidRDefault="00393DF2" w:rsidP="00393DF2">
            <w:pPr>
              <w:spacing w:after="0"/>
              <w:rPr>
                <w:lang w:eastAsia="zh-CN"/>
              </w:rPr>
            </w:pPr>
          </w:p>
          <w:p w14:paraId="34D9042C" w14:textId="77777777" w:rsidR="00393DF2" w:rsidRDefault="00393DF2" w:rsidP="00393DF2">
            <w:pPr>
              <w:spacing w:after="0"/>
              <w:rPr>
                <w:lang w:eastAsia="zh-CN"/>
              </w:rPr>
            </w:pPr>
          </w:p>
          <w:p w14:paraId="0481E022" w14:textId="77777777" w:rsidR="00393DF2" w:rsidRDefault="00393DF2" w:rsidP="00393DF2">
            <w:pPr>
              <w:spacing w:after="0"/>
              <w:rPr>
                <w:lang w:eastAsia="zh-CN"/>
              </w:rPr>
            </w:pPr>
          </w:p>
          <w:p w14:paraId="05802B28" w14:textId="77777777" w:rsidR="00393DF2" w:rsidRDefault="00393DF2" w:rsidP="00393DF2">
            <w:pPr>
              <w:spacing w:after="0"/>
              <w:rPr>
                <w:lang w:eastAsia="zh-CN"/>
              </w:rPr>
            </w:pPr>
          </w:p>
          <w:p w14:paraId="210456DB" w14:textId="77777777" w:rsidR="00393DF2" w:rsidRDefault="00393DF2" w:rsidP="00393DF2">
            <w:pPr>
              <w:spacing w:after="0"/>
              <w:rPr>
                <w:lang w:eastAsia="zh-CN"/>
              </w:rPr>
            </w:pPr>
          </w:p>
          <w:p w14:paraId="3E84C150" w14:textId="77777777" w:rsidR="00393DF2" w:rsidRDefault="00393DF2" w:rsidP="00393DF2">
            <w:pPr>
              <w:spacing w:after="0"/>
              <w:rPr>
                <w:lang w:eastAsia="zh-CN"/>
              </w:rPr>
            </w:pPr>
          </w:p>
          <w:p w14:paraId="05F8E4EB" w14:textId="77777777" w:rsidR="00393DF2" w:rsidRDefault="00393DF2" w:rsidP="00393DF2">
            <w:pPr>
              <w:spacing w:after="0"/>
              <w:rPr>
                <w:lang w:eastAsia="zh-CN"/>
              </w:rPr>
            </w:pPr>
          </w:p>
          <w:p w14:paraId="3872D075" w14:textId="77777777" w:rsidR="00393DF2" w:rsidRDefault="00393DF2" w:rsidP="00393DF2">
            <w:pPr>
              <w:spacing w:after="0"/>
              <w:rPr>
                <w:lang w:eastAsia="zh-CN"/>
              </w:rPr>
            </w:pPr>
          </w:p>
          <w:p w14:paraId="27B3DE1D" w14:textId="77777777" w:rsidR="00393DF2" w:rsidRDefault="00393DF2" w:rsidP="00393DF2">
            <w:pPr>
              <w:spacing w:after="0"/>
              <w:rPr>
                <w:lang w:eastAsia="zh-CN"/>
              </w:rPr>
            </w:pPr>
          </w:p>
          <w:p w14:paraId="3A5CCE8F" w14:textId="77777777" w:rsidR="00393DF2" w:rsidRDefault="00393DF2" w:rsidP="00393DF2">
            <w:pPr>
              <w:spacing w:after="0"/>
              <w:rPr>
                <w:lang w:eastAsia="zh-CN"/>
              </w:rPr>
            </w:pPr>
          </w:p>
          <w:p w14:paraId="156D1D7E" w14:textId="1B34FE45" w:rsidR="00393DF2" w:rsidRDefault="00393DF2" w:rsidP="00393DF2">
            <w:pPr>
              <w:spacing w:after="0"/>
              <w:rPr>
                <w:lang w:eastAsia="zh-CN"/>
              </w:rPr>
            </w:pPr>
          </w:p>
          <w:p w14:paraId="5B0B5CC1" w14:textId="5DF24116" w:rsidR="0098111F" w:rsidRDefault="0098111F" w:rsidP="00393DF2">
            <w:pPr>
              <w:spacing w:after="0"/>
              <w:rPr>
                <w:lang w:eastAsia="zh-CN"/>
              </w:rPr>
            </w:pPr>
          </w:p>
          <w:p w14:paraId="31B7D531" w14:textId="747A775D" w:rsidR="0098111F" w:rsidRDefault="0098111F" w:rsidP="00393DF2">
            <w:pPr>
              <w:spacing w:after="0"/>
              <w:rPr>
                <w:lang w:eastAsia="zh-CN"/>
              </w:rPr>
            </w:pPr>
          </w:p>
          <w:p w14:paraId="19421E54" w14:textId="53760EFA" w:rsidR="0098111F" w:rsidRDefault="0098111F" w:rsidP="00393DF2">
            <w:pPr>
              <w:spacing w:after="0"/>
              <w:rPr>
                <w:lang w:eastAsia="zh-CN"/>
              </w:rPr>
            </w:pPr>
          </w:p>
          <w:p w14:paraId="5828A342" w14:textId="77777777" w:rsidR="00CC4132" w:rsidRDefault="00CC4132" w:rsidP="00393DF2">
            <w:pPr>
              <w:spacing w:after="0"/>
              <w:rPr>
                <w:lang w:eastAsia="zh-CN"/>
              </w:rPr>
            </w:pPr>
          </w:p>
          <w:p w14:paraId="4FD8D282" w14:textId="77777777" w:rsidR="0098111F" w:rsidRDefault="0098111F" w:rsidP="00393DF2">
            <w:pPr>
              <w:spacing w:after="0"/>
              <w:rPr>
                <w:lang w:eastAsia="zh-CN"/>
              </w:rPr>
            </w:pPr>
          </w:p>
          <w:p w14:paraId="0ABCF091" w14:textId="7889D280" w:rsidR="00216B10" w:rsidRDefault="00216B10" w:rsidP="00393DF2">
            <w:pPr>
              <w:spacing w:after="0"/>
              <w:rPr>
                <w:lang w:eastAsia="zh-CN"/>
              </w:rPr>
            </w:pPr>
          </w:p>
          <w:p w14:paraId="5A5D65E5" w14:textId="77777777" w:rsidR="00E3056B" w:rsidRDefault="00E3056B" w:rsidP="00393DF2">
            <w:pPr>
              <w:spacing w:after="0"/>
              <w:rPr>
                <w:lang w:eastAsia="zh-CN"/>
              </w:rPr>
            </w:pPr>
          </w:p>
          <w:p w14:paraId="0B9C67D5" w14:textId="22EAC3AF" w:rsidR="00216B10" w:rsidRDefault="00253CB3" w:rsidP="00216B10">
            <w:pPr>
              <w:spacing w:after="0"/>
              <w:rPr>
                <w:lang w:val="fr-FR" w:eastAsia="zh-CN"/>
              </w:rPr>
            </w:pPr>
            <w:r w:rsidRPr="00E3056B">
              <w:rPr>
                <w:highlight w:val="cyan"/>
                <w:lang w:val="fr-FR" w:eastAsia="zh-CN"/>
              </w:rPr>
              <w:t>CT1</w:t>
            </w:r>
            <w:r>
              <w:rPr>
                <w:lang w:val="fr-FR" w:eastAsia="zh-CN"/>
              </w:rPr>
              <w:t>/</w:t>
            </w:r>
            <w:r w:rsidR="0098111F" w:rsidRPr="00E3056B">
              <w:rPr>
                <w:highlight w:val="yellow"/>
                <w:lang w:val="fr-FR" w:eastAsia="zh-CN"/>
              </w:rPr>
              <w:t>CT3</w:t>
            </w:r>
            <w:r w:rsidR="0098111F">
              <w:rPr>
                <w:lang w:val="fr-FR" w:eastAsia="zh-CN"/>
              </w:rPr>
              <w:t>/</w:t>
            </w:r>
            <w:r w:rsidR="0098111F" w:rsidRPr="00E3056B">
              <w:rPr>
                <w:highlight w:val="green"/>
                <w:lang w:val="fr-FR" w:eastAsia="zh-CN"/>
              </w:rPr>
              <w:t>CT4</w:t>
            </w:r>
          </w:p>
          <w:p w14:paraId="1BA46CFA" w14:textId="1B9D7128" w:rsidR="002215BE" w:rsidRDefault="002215BE" w:rsidP="00260B56">
            <w:pPr>
              <w:spacing w:after="0"/>
              <w:rPr>
                <w:lang w:val="fr-FR" w:eastAsia="zh-CN"/>
              </w:rPr>
            </w:pPr>
          </w:p>
        </w:tc>
      </w:tr>
    </w:tbl>
    <w:p w14:paraId="14155D58" w14:textId="77777777" w:rsidR="00944162" w:rsidRPr="00F12621" w:rsidRDefault="00944162" w:rsidP="00944162">
      <w:pPr>
        <w:pStyle w:val="21"/>
        <w:rPr>
          <w:b/>
        </w:rPr>
      </w:pPr>
      <w:r>
        <w:lastRenderedPageBreak/>
        <w:t>3</w:t>
      </w:r>
      <w:r w:rsidRPr="00F12621">
        <w:tab/>
      </w:r>
      <w:r>
        <w:t>Conclusion</w:t>
      </w:r>
    </w:p>
    <w:p w14:paraId="74773430" w14:textId="6B0794C9" w:rsidR="009F56AD" w:rsidRDefault="009F56AD" w:rsidP="009F56AD">
      <w:pPr>
        <w:rPr>
          <w:lang w:eastAsia="zh-CN"/>
        </w:rPr>
      </w:pPr>
      <w:r w:rsidRPr="00415906">
        <w:t>This paper has provided a</w:t>
      </w:r>
      <w:r>
        <w:rPr>
          <w:rFonts w:hint="eastAsia"/>
          <w:lang w:eastAsia="zh-CN"/>
        </w:rPr>
        <w:t>n</w:t>
      </w:r>
      <w:r w:rsidRPr="00415906">
        <w:t xml:space="preserve"> analysis </w:t>
      </w:r>
      <w:r>
        <w:t xml:space="preserve">of impacts </w:t>
      </w:r>
      <w:r w:rsidRPr="00415906">
        <w:t>on stage</w:t>
      </w:r>
      <w:r>
        <w:t>-</w:t>
      </w:r>
      <w:r w:rsidRPr="00415906">
        <w:t xml:space="preserve">3 CT WGs based on the current status </w:t>
      </w:r>
      <w:r>
        <w:t xml:space="preserve">of normative work in </w:t>
      </w:r>
      <w:r w:rsidRPr="00415906">
        <w:t>SA</w:t>
      </w:r>
      <w:r>
        <w:t>2</w:t>
      </w:r>
      <w:r w:rsidRPr="00415906">
        <w:t xml:space="preserve">. Based </w:t>
      </w:r>
      <w:r>
        <w:t xml:space="preserve">on </w:t>
      </w:r>
      <w:r w:rsidRPr="00415906">
        <w:t>the analysis and evaluation, it is foreseen that CT1</w:t>
      </w:r>
      <w:r>
        <w:t xml:space="preserve">, </w:t>
      </w:r>
      <w:r w:rsidRPr="00415906">
        <w:t>CT3</w:t>
      </w:r>
      <w:r>
        <w:t>, and CT4 WG</w:t>
      </w:r>
      <w:r w:rsidRPr="00415906">
        <w:t xml:space="preserve"> are impacted by the </w:t>
      </w:r>
      <w:r>
        <w:t>AIML_CN</w:t>
      </w:r>
      <w:r w:rsidRPr="00415906">
        <w:t xml:space="preserve"> work.</w:t>
      </w:r>
    </w:p>
    <w:p w14:paraId="7A9EF635" w14:textId="628F25AE" w:rsidR="009F56AD" w:rsidRDefault="007D5583" w:rsidP="009F56AD">
      <w:r>
        <w:t>A</w:t>
      </w:r>
      <w:r w:rsidR="009F56AD">
        <w:t xml:space="preserve"> WID of CT aspects of AIML_CN </w:t>
      </w:r>
      <w:r>
        <w:t xml:space="preserve">is provided </w:t>
      </w:r>
      <w:r w:rsidR="00B30715">
        <w:t>correspondingly, see</w:t>
      </w:r>
      <w:r>
        <w:t xml:space="preserve"> C1-24</w:t>
      </w:r>
      <w:r w:rsidR="00006BD8">
        <w:t>4079</w:t>
      </w:r>
      <w:r>
        <w:t>/C3-244</w:t>
      </w:r>
      <w:r w:rsidR="00F07ED5">
        <w:t>033</w:t>
      </w:r>
      <w:r>
        <w:t>/C4-24</w:t>
      </w:r>
      <w:r w:rsidR="00AD01CD">
        <w:t>3175</w:t>
      </w:r>
    </w:p>
    <w:sectPr w:rsidR="009F56AD">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BA460" w14:textId="77777777" w:rsidR="0087437D" w:rsidRDefault="0087437D">
      <w:r>
        <w:separator/>
      </w:r>
    </w:p>
    <w:p w14:paraId="578DD85B" w14:textId="77777777" w:rsidR="0087437D" w:rsidRDefault="0087437D"/>
  </w:endnote>
  <w:endnote w:type="continuationSeparator" w:id="0">
    <w:p w14:paraId="02DBB869" w14:textId="77777777" w:rsidR="0087437D" w:rsidRDefault="0087437D">
      <w:r>
        <w:continuationSeparator/>
      </w:r>
    </w:p>
    <w:p w14:paraId="423E3BEF" w14:textId="77777777" w:rsidR="0087437D" w:rsidRDefault="008743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DF5DD" w14:textId="77777777" w:rsidR="0087437D" w:rsidRDefault="0087437D">
      <w:r>
        <w:separator/>
      </w:r>
    </w:p>
    <w:p w14:paraId="7BDE014A" w14:textId="77777777" w:rsidR="0087437D" w:rsidRDefault="0087437D"/>
  </w:footnote>
  <w:footnote w:type="continuationSeparator" w:id="0">
    <w:p w14:paraId="6AE4DD27" w14:textId="77777777" w:rsidR="0087437D" w:rsidRDefault="0087437D">
      <w:r>
        <w:continuationSeparator/>
      </w:r>
    </w:p>
    <w:p w14:paraId="69051F32" w14:textId="77777777" w:rsidR="0087437D" w:rsidRDefault="008743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6904B64F"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95E4A">
      <w:rPr>
        <w:rFonts w:ascii="Arial" w:hAnsi="Arial" w:cs="Arial"/>
        <w:b/>
        <w:bCs/>
        <w:noProof/>
        <w:sz w:val="18"/>
      </w:rPr>
      <w:t>3</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42F65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1B61D9E"/>
    <w:multiLevelType w:val="hybridMultilevel"/>
    <w:tmpl w:val="D9AE6212"/>
    <w:lvl w:ilvl="0" w:tplc="33D25FA6">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42E6615"/>
    <w:multiLevelType w:val="hybridMultilevel"/>
    <w:tmpl w:val="878ECABA"/>
    <w:lvl w:ilvl="0" w:tplc="BC187A40">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609F0010"/>
    <w:multiLevelType w:val="hybridMultilevel"/>
    <w:tmpl w:val="D2B05DBA"/>
    <w:lvl w:ilvl="0" w:tplc="04090001">
      <w:start w:val="1"/>
      <w:numFmt w:val="bullet"/>
      <w:lvlText w:val=""/>
      <w:lvlJc w:val="left"/>
      <w:pPr>
        <w:ind w:left="420" w:hanging="420"/>
      </w:pPr>
      <w:rPr>
        <w:rFonts w:ascii="Wingdings" w:hAnsi="Wingdings" w:hint="default"/>
      </w:rPr>
    </w:lvl>
    <w:lvl w:ilvl="1" w:tplc="0F56CC0C">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2D0CC9"/>
    <w:multiLevelType w:val="hybridMultilevel"/>
    <w:tmpl w:val="6BB6BE54"/>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5"/>
  </w:num>
  <w:num w:numId="7">
    <w:abstractNumId w:val="14"/>
  </w:num>
  <w:num w:numId="8">
    <w:abstractNumId w:val="20"/>
  </w:num>
  <w:num w:numId="9">
    <w:abstractNumId w:val="19"/>
  </w:num>
  <w:num w:numId="10">
    <w:abstractNumId w:val="16"/>
  </w:num>
  <w:num w:numId="11">
    <w:abstractNumId w:val="12"/>
  </w:num>
  <w:num w:numId="12">
    <w:abstractNumId w:val="27"/>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21"/>
  </w:num>
  <w:num w:numId="27">
    <w:abstractNumId w:val="26"/>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05DD"/>
    <w:rsid w:val="00002A11"/>
    <w:rsid w:val="00006BD8"/>
    <w:rsid w:val="0001017E"/>
    <w:rsid w:val="00010C34"/>
    <w:rsid w:val="00010D0D"/>
    <w:rsid w:val="00022435"/>
    <w:rsid w:val="00034E25"/>
    <w:rsid w:val="00042CC3"/>
    <w:rsid w:val="00045D73"/>
    <w:rsid w:val="000505A5"/>
    <w:rsid w:val="00052A0A"/>
    <w:rsid w:val="00054165"/>
    <w:rsid w:val="000612A3"/>
    <w:rsid w:val="000625DC"/>
    <w:rsid w:val="00065086"/>
    <w:rsid w:val="00065F31"/>
    <w:rsid w:val="000727D8"/>
    <w:rsid w:val="0007299E"/>
    <w:rsid w:val="00073F7D"/>
    <w:rsid w:val="00075AE4"/>
    <w:rsid w:val="00076460"/>
    <w:rsid w:val="00082007"/>
    <w:rsid w:val="000864A2"/>
    <w:rsid w:val="000959F6"/>
    <w:rsid w:val="000966A2"/>
    <w:rsid w:val="000A40DC"/>
    <w:rsid w:val="000A4C70"/>
    <w:rsid w:val="000B34A8"/>
    <w:rsid w:val="000B35AE"/>
    <w:rsid w:val="000B67DB"/>
    <w:rsid w:val="000C0579"/>
    <w:rsid w:val="000C2291"/>
    <w:rsid w:val="000D0CDD"/>
    <w:rsid w:val="000D160C"/>
    <w:rsid w:val="000D1C21"/>
    <w:rsid w:val="000D2401"/>
    <w:rsid w:val="000E07CB"/>
    <w:rsid w:val="000E31B1"/>
    <w:rsid w:val="000E40AF"/>
    <w:rsid w:val="000E4C9F"/>
    <w:rsid w:val="000E52B8"/>
    <w:rsid w:val="000E5F43"/>
    <w:rsid w:val="000E702E"/>
    <w:rsid w:val="000E7179"/>
    <w:rsid w:val="000F5800"/>
    <w:rsid w:val="000F5A69"/>
    <w:rsid w:val="001031AC"/>
    <w:rsid w:val="00111CE5"/>
    <w:rsid w:val="00120F74"/>
    <w:rsid w:val="00122640"/>
    <w:rsid w:val="0012392B"/>
    <w:rsid w:val="001241B1"/>
    <w:rsid w:val="001277C2"/>
    <w:rsid w:val="00132B6A"/>
    <w:rsid w:val="0013626E"/>
    <w:rsid w:val="0013779A"/>
    <w:rsid w:val="00143190"/>
    <w:rsid w:val="00143ED8"/>
    <w:rsid w:val="00145317"/>
    <w:rsid w:val="00153C80"/>
    <w:rsid w:val="00157E51"/>
    <w:rsid w:val="00160B2D"/>
    <w:rsid w:val="001614A5"/>
    <w:rsid w:val="001654A4"/>
    <w:rsid w:val="00165B92"/>
    <w:rsid w:val="0016654F"/>
    <w:rsid w:val="00170608"/>
    <w:rsid w:val="00170E57"/>
    <w:rsid w:val="0017302E"/>
    <w:rsid w:val="0017394D"/>
    <w:rsid w:val="00175C6A"/>
    <w:rsid w:val="00176637"/>
    <w:rsid w:val="001920EA"/>
    <w:rsid w:val="001A4DC2"/>
    <w:rsid w:val="001A55B8"/>
    <w:rsid w:val="001B43DA"/>
    <w:rsid w:val="001B7137"/>
    <w:rsid w:val="001B7D15"/>
    <w:rsid w:val="001C0348"/>
    <w:rsid w:val="001C0D8D"/>
    <w:rsid w:val="001C488F"/>
    <w:rsid w:val="001C6EC0"/>
    <w:rsid w:val="001C7554"/>
    <w:rsid w:val="001D1094"/>
    <w:rsid w:val="001D34FA"/>
    <w:rsid w:val="001D3645"/>
    <w:rsid w:val="001E1B0F"/>
    <w:rsid w:val="001E62AC"/>
    <w:rsid w:val="001F4DCC"/>
    <w:rsid w:val="00200447"/>
    <w:rsid w:val="00202CF5"/>
    <w:rsid w:val="00203E7D"/>
    <w:rsid w:val="00205532"/>
    <w:rsid w:val="00206B43"/>
    <w:rsid w:val="00212957"/>
    <w:rsid w:val="0021325A"/>
    <w:rsid w:val="00213FD9"/>
    <w:rsid w:val="00216644"/>
    <w:rsid w:val="00216B10"/>
    <w:rsid w:val="002215BE"/>
    <w:rsid w:val="00222EE3"/>
    <w:rsid w:val="00223C54"/>
    <w:rsid w:val="00224FC8"/>
    <w:rsid w:val="0023624F"/>
    <w:rsid w:val="0024544B"/>
    <w:rsid w:val="00247302"/>
    <w:rsid w:val="00250BF5"/>
    <w:rsid w:val="00252D5F"/>
    <w:rsid w:val="00253CB3"/>
    <w:rsid w:val="00254910"/>
    <w:rsid w:val="00260B56"/>
    <w:rsid w:val="00265859"/>
    <w:rsid w:val="0027029C"/>
    <w:rsid w:val="002717C8"/>
    <w:rsid w:val="00272593"/>
    <w:rsid w:val="00275FED"/>
    <w:rsid w:val="00281E39"/>
    <w:rsid w:val="0028611D"/>
    <w:rsid w:val="00292540"/>
    <w:rsid w:val="00294B65"/>
    <w:rsid w:val="002964FE"/>
    <w:rsid w:val="002A03AF"/>
    <w:rsid w:val="002B702D"/>
    <w:rsid w:val="002C1FA0"/>
    <w:rsid w:val="002C45F8"/>
    <w:rsid w:val="002C62FB"/>
    <w:rsid w:val="002C6AAB"/>
    <w:rsid w:val="002D7566"/>
    <w:rsid w:val="002D76AF"/>
    <w:rsid w:val="002E48CC"/>
    <w:rsid w:val="002E5B6A"/>
    <w:rsid w:val="0030525C"/>
    <w:rsid w:val="00310642"/>
    <w:rsid w:val="00311B39"/>
    <w:rsid w:val="00313F83"/>
    <w:rsid w:val="00314AA6"/>
    <w:rsid w:val="00321590"/>
    <w:rsid w:val="00326C9A"/>
    <w:rsid w:val="0033346A"/>
    <w:rsid w:val="00335643"/>
    <w:rsid w:val="00335A5B"/>
    <w:rsid w:val="00336261"/>
    <w:rsid w:val="00337AA0"/>
    <w:rsid w:val="00340829"/>
    <w:rsid w:val="00352604"/>
    <w:rsid w:val="00357A26"/>
    <w:rsid w:val="003608AA"/>
    <w:rsid w:val="0036428C"/>
    <w:rsid w:val="003656F8"/>
    <w:rsid w:val="003751D1"/>
    <w:rsid w:val="0037710D"/>
    <w:rsid w:val="00377110"/>
    <w:rsid w:val="0037774F"/>
    <w:rsid w:val="00382FC5"/>
    <w:rsid w:val="003872CD"/>
    <w:rsid w:val="00390C42"/>
    <w:rsid w:val="00393823"/>
    <w:rsid w:val="00393DF2"/>
    <w:rsid w:val="003A5398"/>
    <w:rsid w:val="003A6001"/>
    <w:rsid w:val="003B1DA7"/>
    <w:rsid w:val="003B49E1"/>
    <w:rsid w:val="003C0B9C"/>
    <w:rsid w:val="003C4026"/>
    <w:rsid w:val="003C559C"/>
    <w:rsid w:val="003D2651"/>
    <w:rsid w:val="003E00B4"/>
    <w:rsid w:val="003E0F28"/>
    <w:rsid w:val="003E1C65"/>
    <w:rsid w:val="003E2CC2"/>
    <w:rsid w:val="003F0BE2"/>
    <w:rsid w:val="003F10D5"/>
    <w:rsid w:val="003F4126"/>
    <w:rsid w:val="003F5BC9"/>
    <w:rsid w:val="004026E4"/>
    <w:rsid w:val="0040663A"/>
    <w:rsid w:val="00407F12"/>
    <w:rsid w:val="00410792"/>
    <w:rsid w:val="00410D66"/>
    <w:rsid w:val="00412EB2"/>
    <w:rsid w:val="00415FB0"/>
    <w:rsid w:val="00420091"/>
    <w:rsid w:val="0042101D"/>
    <w:rsid w:val="00421B7B"/>
    <w:rsid w:val="00422783"/>
    <w:rsid w:val="004241AC"/>
    <w:rsid w:val="0042754B"/>
    <w:rsid w:val="00433F93"/>
    <w:rsid w:val="0043543E"/>
    <w:rsid w:val="00437B77"/>
    <w:rsid w:val="00441506"/>
    <w:rsid w:val="0044234E"/>
    <w:rsid w:val="00445374"/>
    <w:rsid w:val="0045753B"/>
    <w:rsid w:val="00462E35"/>
    <w:rsid w:val="0047067A"/>
    <w:rsid w:val="00475F77"/>
    <w:rsid w:val="00477D8F"/>
    <w:rsid w:val="00477FBC"/>
    <w:rsid w:val="00481EFE"/>
    <w:rsid w:val="0048258D"/>
    <w:rsid w:val="0049166B"/>
    <w:rsid w:val="00493709"/>
    <w:rsid w:val="004947A0"/>
    <w:rsid w:val="004947F8"/>
    <w:rsid w:val="00495E4A"/>
    <w:rsid w:val="004A2155"/>
    <w:rsid w:val="004A628B"/>
    <w:rsid w:val="004A66AD"/>
    <w:rsid w:val="004A732B"/>
    <w:rsid w:val="004B1AF9"/>
    <w:rsid w:val="004B2371"/>
    <w:rsid w:val="004B4D34"/>
    <w:rsid w:val="004C3818"/>
    <w:rsid w:val="004C7685"/>
    <w:rsid w:val="004D3369"/>
    <w:rsid w:val="004D56A2"/>
    <w:rsid w:val="004D7F65"/>
    <w:rsid w:val="004E1A9D"/>
    <w:rsid w:val="004E1CD5"/>
    <w:rsid w:val="004E2C2A"/>
    <w:rsid w:val="00501572"/>
    <w:rsid w:val="00506C5E"/>
    <w:rsid w:val="00510A49"/>
    <w:rsid w:val="005162FA"/>
    <w:rsid w:val="00522981"/>
    <w:rsid w:val="005237EB"/>
    <w:rsid w:val="00523FEC"/>
    <w:rsid w:val="0052768A"/>
    <w:rsid w:val="00530BE4"/>
    <w:rsid w:val="00531F26"/>
    <w:rsid w:val="00532857"/>
    <w:rsid w:val="0053543C"/>
    <w:rsid w:val="0053584F"/>
    <w:rsid w:val="005369D3"/>
    <w:rsid w:val="005377F5"/>
    <w:rsid w:val="0054021D"/>
    <w:rsid w:val="00541160"/>
    <w:rsid w:val="00542DCA"/>
    <w:rsid w:val="005441B5"/>
    <w:rsid w:val="00554A8D"/>
    <w:rsid w:val="00557626"/>
    <w:rsid w:val="005612A6"/>
    <w:rsid w:val="00561897"/>
    <w:rsid w:val="005645E4"/>
    <w:rsid w:val="005720ED"/>
    <w:rsid w:val="0057463C"/>
    <w:rsid w:val="00585B72"/>
    <w:rsid w:val="005905CA"/>
    <w:rsid w:val="00597669"/>
    <w:rsid w:val="005A0633"/>
    <w:rsid w:val="005A0D5B"/>
    <w:rsid w:val="005A3823"/>
    <w:rsid w:val="005A3E48"/>
    <w:rsid w:val="005B09A1"/>
    <w:rsid w:val="005B1C94"/>
    <w:rsid w:val="005B3C24"/>
    <w:rsid w:val="005B6454"/>
    <w:rsid w:val="005C37C7"/>
    <w:rsid w:val="005C7059"/>
    <w:rsid w:val="005D26FB"/>
    <w:rsid w:val="005D3CF8"/>
    <w:rsid w:val="005E336A"/>
    <w:rsid w:val="005E484F"/>
    <w:rsid w:val="005F09DD"/>
    <w:rsid w:val="005F1BE6"/>
    <w:rsid w:val="005F2E5A"/>
    <w:rsid w:val="005F4B98"/>
    <w:rsid w:val="005F73C1"/>
    <w:rsid w:val="00601702"/>
    <w:rsid w:val="006101FC"/>
    <w:rsid w:val="0061099B"/>
    <w:rsid w:val="006149BD"/>
    <w:rsid w:val="00615179"/>
    <w:rsid w:val="006173C4"/>
    <w:rsid w:val="00621EA7"/>
    <w:rsid w:val="006240EA"/>
    <w:rsid w:val="00626A9C"/>
    <w:rsid w:val="006304AE"/>
    <w:rsid w:val="0063192B"/>
    <w:rsid w:val="00637559"/>
    <w:rsid w:val="0066005B"/>
    <w:rsid w:val="00664013"/>
    <w:rsid w:val="00671CFB"/>
    <w:rsid w:val="00672379"/>
    <w:rsid w:val="006835F9"/>
    <w:rsid w:val="00683A6F"/>
    <w:rsid w:val="006850C6"/>
    <w:rsid w:val="006940B7"/>
    <w:rsid w:val="006942EB"/>
    <w:rsid w:val="006971CF"/>
    <w:rsid w:val="006A5E2F"/>
    <w:rsid w:val="006A6317"/>
    <w:rsid w:val="006B5BDA"/>
    <w:rsid w:val="006B792F"/>
    <w:rsid w:val="006C0847"/>
    <w:rsid w:val="006C217A"/>
    <w:rsid w:val="006C5C5A"/>
    <w:rsid w:val="006C6395"/>
    <w:rsid w:val="006D297A"/>
    <w:rsid w:val="006D60D4"/>
    <w:rsid w:val="006E15DC"/>
    <w:rsid w:val="006E3DAC"/>
    <w:rsid w:val="006E5A4B"/>
    <w:rsid w:val="006E5D5B"/>
    <w:rsid w:val="006E642A"/>
    <w:rsid w:val="006E65ED"/>
    <w:rsid w:val="006F5999"/>
    <w:rsid w:val="006F64B9"/>
    <w:rsid w:val="00700E0B"/>
    <w:rsid w:val="00702021"/>
    <w:rsid w:val="00706239"/>
    <w:rsid w:val="00713069"/>
    <w:rsid w:val="00716799"/>
    <w:rsid w:val="00720D1D"/>
    <w:rsid w:val="007234F8"/>
    <w:rsid w:val="00731536"/>
    <w:rsid w:val="00731EE3"/>
    <w:rsid w:val="00736117"/>
    <w:rsid w:val="0073751D"/>
    <w:rsid w:val="0074036F"/>
    <w:rsid w:val="00745306"/>
    <w:rsid w:val="00746A5F"/>
    <w:rsid w:val="00751C4B"/>
    <w:rsid w:val="007611E6"/>
    <w:rsid w:val="0077075F"/>
    <w:rsid w:val="00773925"/>
    <w:rsid w:val="007742A8"/>
    <w:rsid w:val="0077619F"/>
    <w:rsid w:val="007777DE"/>
    <w:rsid w:val="007832BA"/>
    <w:rsid w:val="00791678"/>
    <w:rsid w:val="00797D33"/>
    <w:rsid w:val="007A2246"/>
    <w:rsid w:val="007A6280"/>
    <w:rsid w:val="007A6A7F"/>
    <w:rsid w:val="007B070F"/>
    <w:rsid w:val="007B21E9"/>
    <w:rsid w:val="007B3CF5"/>
    <w:rsid w:val="007B49B8"/>
    <w:rsid w:val="007B60E3"/>
    <w:rsid w:val="007B7D40"/>
    <w:rsid w:val="007C39A8"/>
    <w:rsid w:val="007D266B"/>
    <w:rsid w:val="007D3C44"/>
    <w:rsid w:val="007D5583"/>
    <w:rsid w:val="007D6D04"/>
    <w:rsid w:val="007E2A07"/>
    <w:rsid w:val="007F18D3"/>
    <w:rsid w:val="007F1F8A"/>
    <w:rsid w:val="007F4910"/>
    <w:rsid w:val="008047D0"/>
    <w:rsid w:val="00806D4E"/>
    <w:rsid w:val="00807BE3"/>
    <w:rsid w:val="008245B4"/>
    <w:rsid w:val="00824DE3"/>
    <w:rsid w:val="00827299"/>
    <w:rsid w:val="00832C64"/>
    <w:rsid w:val="0084078F"/>
    <w:rsid w:val="008454B5"/>
    <w:rsid w:val="00846AC8"/>
    <w:rsid w:val="00852989"/>
    <w:rsid w:val="00852C42"/>
    <w:rsid w:val="00860C8C"/>
    <w:rsid w:val="008621D3"/>
    <w:rsid w:val="00862483"/>
    <w:rsid w:val="00862599"/>
    <w:rsid w:val="008635DA"/>
    <w:rsid w:val="0086424E"/>
    <w:rsid w:val="0086433B"/>
    <w:rsid w:val="00864AC8"/>
    <w:rsid w:val="00864B3C"/>
    <w:rsid w:val="00867534"/>
    <w:rsid w:val="008702C7"/>
    <w:rsid w:val="00871448"/>
    <w:rsid w:val="0087191E"/>
    <w:rsid w:val="00871E59"/>
    <w:rsid w:val="0087437D"/>
    <w:rsid w:val="00881E65"/>
    <w:rsid w:val="00883351"/>
    <w:rsid w:val="008905C9"/>
    <w:rsid w:val="008916D5"/>
    <w:rsid w:val="00891981"/>
    <w:rsid w:val="00893A85"/>
    <w:rsid w:val="00897CDC"/>
    <w:rsid w:val="008A3D62"/>
    <w:rsid w:val="008B518C"/>
    <w:rsid w:val="008B6EB8"/>
    <w:rsid w:val="008B785D"/>
    <w:rsid w:val="008C10FE"/>
    <w:rsid w:val="008C6226"/>
    <w:rsid w:val="008D1BA5"/>
    <w:rsid w:val="008D23D0"/>
    <w:rsid w:val="008D4066"/>
    <w:rsid w:val="008D52C2"/>
    <w:rsid w:val="008D6677"/>
    <w:rsid w:val="008E331D"/>
    <w:rsid w:val="008E454C"/>
    <w:rsid w:val="008F2991"/>
    <w:rsid w:val="00905012"/>
    <w:rsid w:val="00906EB5"/>
    <w:rsid w:val="0092287B"/>
    <w:rsid w:val="009230A2"/>
    <w:rsid w:val="009233B3"/>
    <w:rsid w:val="0093166E"/>
    <w:rsid w:val="00944162"/>
    <w:rsid w:val="009473AE"/>
    <w:rsid w:val="00950616"/>
    <w:rsid w:val="0095134A"/>
    <w:rsid w:val="00952914"/>
    <w:rsid w:val="0095681D"/>
    <w:rsid w:val="00956A13"/>
    <w:rsid w:val="00962A78"/>
    <w:rsid w:val="00963701"/>
    <w:rsid w:val="0096446D"/>
    <w:rsid w:val="00965E7D"/>
    <w:rsid w:val="00967E52"/>
    <w:rsid w:val="00970E1C"/>
    <w:rsid w:val="00972AE3"/>
    <w:rsid w:val="00972EF6"/>
    <w:rsid w:val="0098111F"/>
    <w:rsid w:val="00984470"/>
    <w:rsid w:val="00987908"/>
    <w:rsid w:val="0099116B"/>
    <w:rsid w:val="009916D1"/>
    <w:rsid w:val="00992622"/>
    <w:rsid w:val="009933D0"/>
    <w:rsid w:val="009A35D3"/>
    <w:rsid w:val="009A5A2B"/>
    <w:rsid w:val="009A7137"/>
    <w:rsid w:val="009B122D"/>
    <w:rsid w:val="009B7828"/>
    <w:rsid w:val="009C454C"/>
    <w:rsid w:val="009D3B0C"/>
    <w:rsid w:val="009D6138"/>
    <w:rsid w:val="009D70DA"/>
    <w:rsid w:val="009E0105"/>
    <w:rsid w:val="009E41BB"/>
    <w:rsid w:val="009E52E8"/>
    <w:rsid w:val="009F1A72"/>
    <w:rsid w:val="009F3AE2"/>
    <w:rsid w:val="009F50BD"/>
    <w:rsid w:val="009F56AD"/>
    <w:rsid w:val="00A0076D"/>
    <w:rsid w:val="00A009D8"/>
    <w:rsid w:val="00A02077"/>
    <w:rsid w:val="00A03098"/>
    <w:rsid w:val="00A05758"/>
    <w:rsid w:val="00A059D0"/>
    <w:rsid w:val="00A07996"/>
    <w:rsid w:val="00A1200C"/>
    <w:rsid w:val="00A12D68"/>
    <w:rsid w:val="00A17218"/>
    <w:rsid w:val="00A302C0"/>
    <w:rsid w:val="00A401D6"/>
    <w:rsid w:val="00A40315"/>
    <w:rsid w:val="00A4049A"/>
    <w:rsid w:val="00A40BED"/>
    <w:rsid w:val="00A4142A"/>
    <w:rsid w:val="00A50A0D"/>
    <w:rsid w:val="00A50F94"/>
    <w:rsid w:val="00A52A3B"/>
    <w:rsid w:val="00A534E2"/>
    <w:rsid w:val="00A56375"/>
    <w:rsid w:val="00A62872"/>
    <w:rsid w:val="00A65374"/>
    <w:rsid w:val="00A66EDE"/>
    <w:rsid w:val="00A66FB0"/>
    <w:rsid w:val="00A74542"/>
    <w:rsid w:val="00A74FEA"/>
    <w:rsid w:val="00A75413"/>
    <w:rsid w:val="00A84345"/>
    <w:rsid w:val="00A84B92"/>
    <w:rsid w:val="00A857B0"/>
    <w:rsid w:val="00A93F71"/>
    <w:rsid w:val="00A96609"/>
    <w:rsid w:val="00AA0B14"/>
    <w:rsid w:val="00AA14F9"/>
    <w:rsid w:val="00AA176C"/>
    <w:rsid w:val="00AA1D55"/>
    <w:rsid w:val="00AA4768"/>
    <w:rsid w:val="00AA7B87"/>
    <w:rsid w:val="00AB06C2"/>
    <w:rsid w:val="00AB2526"/>
    <w:rsid w:val="00AB61AA"/>
    <w:rsid w:val="00AC4904"/>
    <w:rsid w:val="00AD01CD"/>
    <w:rsid w:val="00AD0A62"/>
    <w:rsid w:val="00AD3880"/>
    <w:rsid w:val="00AD3D8F"/>
    <w:rsid w:val="00AE2D68"/>
    <w:rsid w:val="00AE5E25"/>
    <w:rsid w:val="00AE6608"/>
    <w:rsid w:val="00AF7D93"/>
    <w:rsid w:val="00B05F34"/>
    <w:rsid w:val="00B11ED7"/>
    <w:rsid w:val="00B12150"/>
    <w:rsid w:val="00B13287"/>
    <w:rsid w:val="00B15B6B"/>
    <w:rsid w:val="00B16518"/>
    <w:rsid w:val="00B173D7"/>
    <w:rsid w:val="00B22D12"/>
    <w:rsid w:val="00B26537"/>
    <w:rsid w:val="00B30715"/>
    <w:rsid w:val="00B32F84"/>
    <w:rsid w:val="00B336DE"/>
    <w:rsid w:val="00B33C8F"/>
    <w:rsid w:val="00B40705"/>
    <w:rsid w:val="00B4625B"/>
    <w:rsid w:val="00B60D57"/>
    <w:rsid w:val="00B65F1E"/>
    <w:rsid w:val="00B67671"/>
    <w:rsid w:val="00B75B40"/>
    <w:rsid w:val="00B80DBD"/>
    <w:rsid w:val="00B80F74"/>
    <w:rsid w:val="00B816A1"/>
    <w:rsid w:val="00B81A09"/>
    <w:rsid w:val="00B85517"/>
    <w:rsid w:val="00B8660A"/>
    <w:rsid w:val="00B92FC5"/>
    <w:rsid w:val="00B94613"/>
    <w:rsid w:val="00B94642"/>
    <w:rsid w:val="00BA03BD"/>
    <w:rsid w:val="00BC0A5D"/>
    <w:rsid w:val="00BD4480"/>
    <w:rsid w:val="00BD6F8A"/>
    <w:rsid w:val="00BD773E"/>
    <w:rsid w:val="00BE10AD"/>
    <w:rsid w:val="00BE4DFF"/>
    <w:rsid w:val="00BE5517"/>
    <w:rsid w:val="00BE7B36"/>
    <w:rsid w:val="00BF19A6"/>
    <w:rsid w:val="00BF6CAB"/>
    <w:rsid w:val="00C049B6"/>
    <w:rsid w:val="00C10F82"/>
    <w:rsid w:val="00C13006"/>
    <w:rsid w:val="00C13615"/>
    <w:rsid w:val="00C14FBC"/>
    <w:rsid w:val="00C173D2"/>
    <w:rsid w:val="00C17B61"/>
    <w:rsid w:val="00C259DA"/>
    <w:rsid w:val="00C2798E"/>
    <w:rsid w:val="00C27F26"/>
    <w:rsid w:val="00C43A65"/>
    <w:rsid w:val="00C441BA"/>
    <w:rsid w:val="00C4486A"/>
    <w:rsid w:val="00C55D9F"/>
    <w:rsid w:val="00C6035B"/>
    <w:rsid w:val="00C60C93"/>
    <w:rsid w:val="00C73025"/>
    <w:rsid w:val="00C75F0F"/>
    <w:rsid w:val="00C833B0"/>
    <w:rsid w:val="00C857B2"/>
    <w:rsid w:val="00C85F8A"/>
    <w:rsid w:val="00C9109B"/>
    <w:rsid w:val="00CA2F85"/>
    <w:rsid w:val="00CA7C9F"/>
    <w:rsid w:val="00CB0139"/>
    <w:rsid w:val="00CB47ED"/>
    <w:rsid w:val="00CB47FA"/>
    <w:rsid w:val="00CB626A"/>
    <w:rsid w:val="00CC4132"/>
    <w:rsid w:val="00CC4E7B"/>
    <w:rsid w:val="00CC5C59"/>
    <w:rsid w:val="00CE48D9"/>
    <w:rsid w:val="00CE65B5"/>
    <w:rsid w:val="00CF02F3"/>
    <w:rsid w:val="00CF06C6"/>
    <w:rsid w:val="00CF075D"/>
    <w:rsid w:val="00CF1BD7"/>
    <w:rsid w:val="00CF7CD4"/>
    <w:rsid w:val="00D074B3"/>
    <w:rsid w:val="00D11E66"/>
    <w:rsid w:val="00D1294C"/>
    <w:rsid w:val="00D1463B"/>
    <w:rsid w:val="00D1681E"/>
    <w:rsid w:val="00D17A89"/>
    <w:rsid w:val="00D31E8E"/>
    <w:rsid w:val="00D35C56"/>
    <w:rsid w:val="00D4130B"/>
    <w:rsid w:val="00D41CCC"/>
    <w:rsid w:val="00D4683B"/>
    <w:rsid w:val="00D46EB2"/>
    <w:rsid w:val="00D47D40"/>
    <w:rsid w:val="00D47F14"/>
    <w:rsid w:val="00D65E0A"/>
    <w:rsid w:val="00D70D2F"/>
    <w:rsid w:val="00D76FF6"/>
    <w:rsid w:val="00D80A36"/>
    <w:rsid w:val="00DA09E4"/>
    <w:rsid w:val="00DA0DFD"/>
    <w:rsid w:val="00DB1F61"/>
    <w:rsid w:val="00DC1362"/>
    <w:rsid w:val="00DC61E4"/>
    <w:rsid w:val="00DC6D55"/>
    <w:rsid w:val="00DD0BB7"/>
    <w:rsid w:val="00DD3125"/>
    <w:rsid w:val="00DD328D"/>
    <w:rsid w:val="00DE032B"/>
    <w:rsid w:val="00DE161D"/>
    <w:rsid w:val="00DE3089"/>
    <w:rsid w:val="00DE4027"/>
    <w:rsid w:val="00DE620E"/>
    <w:rsid w:val="00DF25EC"/>
    <w:rsid w:val="00DF2A67"/>
    <w:rsid w:val="00DF403F"/>
    <w:rsid w:val="00DF667E"/>
    <w:rsid w:val="00E02970"/>
    <w:rsid w:val="00E1071A"/>
    <w:rsid w:val="00E179A2"/>
    <w:rsid w:val="00E2772E"/>
    <w:rsid w:val="00E3056B"/>
    <w:rsid w:val="00E31C93"/>
    <w:rsid w:val="00E33F1E"/>
    <w:rsid w:val="00E34E35"/>
    <w:rsid w:val="00E365D0"/>
    <w:rsid w:val="00E36700"/>
    <w:rsid w:val="00E56D5D"/>
    <w:rsid w:val="00E600DD"/>
    <w:rsid w:val="00E62083"/>
    <w:rsid w:val="00E62577"/>
    <w:rsid w:val="00E669B8"/>
    <w:rsid w:val="00E77D3D"/>
    <w:rsid w:val="00E92232"/>
    <w:rsid w:val="00E924A1"/>
    <w:rsid w:val="00E943EC"/>
    <w:rsid w:val="00E96B9B"/>
    <w:rsid w:val="00EA1393"/>
    <w:rsid w:val="00EA4A05"/>
    <w:rsid w:val="00EA4A1A"/>
    <w:rsid w:val="00EB0279"/>
    <w:rsid w:val="00EB04C0"/>
    <w:rsid w:val="00EB5A12"/>
    <w:rsid w:val="00EB66BB"/>
    <w:rsid w:val="00EB7529"/>
    <w:rsid w:val="00EC7D6D"/>
    <w:rsid w:val="00ED079A"/>
    <w:rsid w:val="00ED4B14"/>
    <w:rsid w:val="00EE0725"/>
    <w:rsid w:val="00EE1797"/>
    <w:rsid w:val="00EE5166"/>
    <w:rsid w:val="00EF2668"/>
    <w:rsid w:val="00EF2807"/>
    <w:rsid w:val="00EF566B"/>
    <w:rsid w:val="00F03544"/>
    <w:rsid w:val="00F0588A"/>
    <w:rsid w:val="00F06E11"/>
    <w:rsid w:val="00F07ED5"/>
    <w:rsid w:val="00F218A0"/>
    <w:rsid w:val="00F21FC7"/>
    <w:rsid w:val="00F2432E"/>
    <w:rsid w:val="00F24ADF"/>
    <w:rsid w:val="00F2569B"/>
    <w:rsid w:val="00F2699B"/>
    <w:rsid w:val="00F34A59"/>
    <w:rsid w:val="00F54374"/>
    <w:rsid w:val="00F54D25"/>
    <w:rsid w:val="00F6064D"/>
    <w:rsid w:val="00F6257A"/>
    <w:rsid w:val="00F7734E"/>
    <w:rsid w:val="00F8084C"/>
    <w:rsid w:val="00F81D85"/>
    <w:rsid w:val="00F865B6"/>
    <w:rsid w:val="00F9265E"/>
    <w:rsid w:val="00F934EB"/>
    <w:rsid w:val="00FA046C"/>
    <w:rsid w:val="00FA6240"/>
    <w:rsid w:val="00FA62C2"/>
    <w:rsid w:val="00FB4312"/>
    <w:rsid w:val="00FC3681"/>
    <w:rsid w:val="00FD0809"/>
    <w:rsid w:val="00FD1E62"/>
    <w:rsid w:val="00FD20DE"/>
    <w:rsid w:val="00FD2180"/>
    <w:rsid w:val="00FD51A4"/>
    <w:rsid w:val="00FD6CFE"/>
    <w:rsid w:val="00FE57E9"/>
    <w:rsid w:val="00FE7F4F"/>
    <w:rsid w:val="00FF4B0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9CC02"/>
  <w15:chartTrackingRefBased/>
  <w15:docId w15:val="{D1D68147-E820-4206-BAA5-2D7D269F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rPr>
      <w:b w:val="0"/>
      <w:sz w:val="20"/>
    </w:rPr>
  </w:style>
  <w:style w:type="paragraph" w:styleId="7">
    <w:name w:val="heading 7"/>
    <w:basedOn w:val="H6"/>
    <w:next w:val="a1"/>
    <w:qFormat/>
    <w:pPr>
      <w:outlineLvl w:val="6"/>
    </w:pPr>
    <w:rPr>
      <w:b w:val="0"/>
      <w:sz w:val="20"/>
    </w:r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1"/>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1"/>
    <w:pPr>
      <w:keepNext/>
      <w:keepLines/>
      <w:spacing w:after="0"/>
    </w:pPr>
    <w:rPr>
      <w:rFonts w:ascii="Arial" w:hAnsi="Arial"/>
      <w:sz w:val="18"/>
    </w:rPr>
  </w:style>
  <w:style w:type="paragraph" w:customStyle="1" w:styleId="TAJ">
    <w:name w:val="TAJ"/>
    <w:basedOn w:val="a1"/>
    <w:pPr>
      <w:keepNext/>
      <w:keepLines/>
    </w:pPr>
    <w:rPr>
      <w:rFonts w:eastAsia="Times New Roman"/>
      <w:lang w:eastAsia="en-US"/>
    </w:rPr>
  </w:style>
  <w:style w:type="paragraph" w:customStyle="1" w:styleId="NO">
    <w:name w:val="NO"/>
    <w:basedOn w:val="a1"/>
    <w:link w:val="NOZchn"/>
    <w:pPr>
      <w:keepLines/>
      <w:ind w:left="1135" w:hanging="851"/>
    </w:pPr>
    <w:rPr>
      <w:rFonts w:eastAsia="Times New Roman"/>
    </w:rPr>
  </w:style>
  <w:style w:type="paragraph" w:customStyle="1" w:styleId="HO">
    <w:name w:val="HO"/>
    <w:basedOn w:val="a1"/>
    <w:pPr>
      <w:jc w:val="right"/>
    </w:pPr>
    <w:rPr>
      <w:rFonts w:eastAsia="Times New Roman"/>
      <w:b/>
      <w:lang w:eastAsia="en-US"/>
    </w:rPr>
  </w:style>
  <w:style w:type="paragraph" w:customStyle="1" w:styleId="HE">
    <w:name w:val="HE"/>
    <w:basedOn w:val="a1"/>
    <w:rPr>
      <w:rFonts w:eastAsia="Times New Roman"/>
      <w:b/>
      <w:lang w:eastAsia="en-US"/>
    </w:rPr>
  </w:style>
  <w:style w:type="paragraph" w:customStyle="1" w:styleId="EX">
    <w:name w:val="EX"/>
    <w:basedOn w:val="a1"/>
    <w:pPr>
      <w:keepLines/>
      <w:ind w:left="1702" w:hanging="1418"/>
    </w:pPr>
    <w:rPr>
      <w:rFonts w:eastAsia="Times New Roman"/>
    </w:rPr>
  </w:style>
  <w:style w:type="paragraph" w:customStyle="1" w:styleId="FP">
    <w:name w:val="FP"/>
    <w:basedOn w:val="a1"/>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1"/>
    <w:link w:val="B2Char"/>
    <w:qFormat/>
    <w:pPr>
      <w:ind w:left="851" w:hanging="284"/>
    </w:pPr>
  </w:style>
  <w:style w:type="paragraph" w:customStyle="1" w:styleId="B1">
    <w:name w:val="B1"/>
    <w:basedOn w:val="a1"/>
    <w:link w:val="B1Char"/>
    <w:qFormat/>
    <w:pPr>
      <w:ind w:left="568" w:hanging="284"/>
    </w:pPr>
  </w:style>
  <w:style w:type="paragraph" w:customStyle="1" w:styleId="B3">
    <w:name w:val="B3"/>
    <w:basedOn w:val="a1"/>
    <w:link w:val="B3Char2"/>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EQ">
    <w:name w:val="EQ"/>
    <w:basedOn w:val="a1"/>
    <w:next w:val="a1"/>
    <w:pPr>
      <w:keepLines/>
      <w:tabs>
        <w:tab w:val="center" w:pos="4536"/>
        <w:tab w:val="right" w:pos="9072"/>
      </w:tabs>
    </w:pPr>
    <w:rPr>
      <w:rFonts w:eastAsia="Times New Roman"/>
    </w:rPr>
  </w:style>
  <w:style w:type="paragraph" w:customStyle="1" w:styleId="TH">
    <w:name w:val="TH"/>
    <w:basedOn w:val="a1"/>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1"/>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5">
    <w:name w:val="footer"/>
    <w:basedOn w:val="a1"/>
    <w:pPr>
      <w:tabs>
        <w:tab w:val="center" w:pos="4153"/>
        <w:tab w:val="right" w:pos="8306"/>
      </w:tabs>
    </w:pPr>
  </w:style>
  <w:style w:type="paragraph" w:styleId="a6">
    <w:name w:val="header"/>
    <w:basedOn w:val="a1"/>
    <w:link w:val="a7"/>
    <w:pPr>
      <w:tabs>
        <w:tab w:val="center" w:pos="4153"/>
        <w:tab w:val="right" w:pos="8306"/>
      </w:tabs>
    </w:pPr>
  </w:style>
  <w:style w:type="character" w:customStyle="1" w:styleId="a7">
    <w:name w:val="页眉 字符"/>
    <w:link w:val="a6"/>
    <w:rPr>
      <w:color w:val="000000"/>
    </w:rPr>
  </w:style>
  <w:style w:type="paragraph" w:styleId="a8">
    <w:name w:val="Document Map"/>
    <w:basedOn w:val="a1"/>
    <w:link w:val="a9"/>
    <w:rPr>
      <w:rFonts w:ascii="Tahoma" w:hAnsi="Tahoma" w:cs="Tahoma"/>
      <w:sz w:val="16"/>
      <w:szCs w:val="16"/>
    </w:rPr>
  </w:style>
  <w:style w:type="character" w:customStyle="1" w:styleId="a9">
    <w:name w:val="文档结构图 字符"/>
    <w:link w:val="a8"/>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val="en-GB" w:eastAsia="en-US"/>
    </w:rPr>
  </w:style>
  <w:style w:type="paragraph" w:styleId="aa">
    <w:name w:val="Balloon Text"/>
    <w:basedOn w:val="a1"/>
    <w:link w:val="ab"/>
    <w:rsid w:val="008702C7"/>
    <w:pPr>
      <w:spacing w:after="0"/>
    </w:pPr>
    <w:rPr>
      <w:rFonts w:ascii="Segoe UI" w:hAnsi="Segoe UI" w:cs="Segoe UI"/>
      <w:sz w:val="18"/>
      <w:szCs w:val="18"/>
    </w:rPr>
  </w:style>
  <w:style w:type="character" w:customStyle="1" w:styleId="ab">
    <w:name w:val="批注框文本 字符"/>
    <w:link w:val="aa"/>
    <w:rsid w:val="008702C7"/>
    <w:rPr>
      <w:rFonts w:ascii="Segoe UI" w:hAnsi="Segoe UI" w:cs="Segoe UI"/>
      <w:color w:val="000000"/>
      <w:sz w:val="18"/>
      <w:szCs w:val="18"/>
    </w:rPr>
  </w:style>
  <w:style w:type="paragraph" w:styleId="ac">
    <w:name w:val="Bibliography"/>
    <w:basedOn w:val="a1"/>
    <w:next w:val="a1"/>
    <w:uiPriority w:val="37"/>
    <w:semiHidden/>
    <w:unhideWhenUsed/>
    <w:rsid w:val="008702C7"/>
  </w:style>
  <w:style w:type="paragraph" w:styleId="ad">
    <w:name w:val="Block Text"/>
    <w:basedOn w:val="a1"/>
    <w:rsid w:val="008702C7"/>
    <w:pPr>
      <w:spacing w:after="120"/>
      <w:ind w:left="1440" w:right="1440"/>
    </w:pPr>
  </w:style>
  <w:style w:type="paragraph" w:styleId="ae">
    <w:name w:val="Body Text"/>
    <w:basedOn w:val="a1"/>
    <w:link w:val="af"/>
    <w:rsid w:val="008702C7"/>
    <w:pPr>
      <w:spacing w:after="120"/>
    </w:pPr>
  </w:style>
  <w:style w:type="character" w:customStyle="1" w:styleId="af">
    <w:name w:val="正文文本 字符"/>
    <w:link w:val="ae"/>
    <w:rsid w:val="008702C7"/>
    <w:rPr>
      <w:color w:val="000000"/>
    </w:rPr>
  </w:style>
  <w:style w:type="paragraph" w:styleId="22">
    <w:name w:val="Body Text 2"/>
    <w:basedOn w:val="a1"/>
    <w:link w:val="23"/>
    <w:rsid w:val="008702C7"/>
    <w:pPr>
      <w:spacing w:after="120" w:line="480" w:lineRule="auto"/>
    </w:pPr>
  </w:style>
  <w:style w:type="character" w:customStyle="1" w:styleId="23">
    <w:name w:val="正文文本 2 字符"/>
    <w:link w:val="22"/>
    <w:rsid w:val="008702C7"/>
    <w:rPr>
      <w:color w:val="000000"/>
    </w:rPr>
  </w:style>
  <w:style w:type="paragraph" w:styleId="32">
    <w:name w:val="Body Text 3"/>
    <w:basedOn w:val="a1"/>
    <w:link w:val="33"/>
    <w:rsid w:val="008702C7"/>
    <w:pPr>
      <w:spacing w:after="120"/>
    </w:pPr>
    <w:rPr>
      <w:sz w:val="16"/>
      <w:szCs w:val="16"/>
    </w:rPr>
  </w:style>
  <w:style w:type="character" w:customStyle="1" w:styleId="33">
    <w:name w:val="正文文本 3 字符"/>
    <w:link w:val="32"/>
    <w:rsid w:val="008702C7"/>
    <w:rPr>
      <w:color w:val="000000"/>
      <w:sz w:val="16"/>
      <w:szCs w:val="16"/>
    </w:rPr>
  </w:style>
  <w:style w:type="paragraph" w:styleId="af0">
    <w:name w:val="Body Text First Indent"/>
    <w:basedOn w:val="ae"/>
    <w:link w:val="af1"/>
    <w:rsid w:val="008702C7"/>
    <w:pPr>
      <w:ind w:firstLine="210"/>
    </w:pPr>
  </w:style>
  <w:style w:type="character" w:customStyle="1" w:styleId="af1">
    <w:name w:val="正文文本首行缩进 字符"/>
    <w:link w:val="af0"/>
    <w:rsid w:val="008702C7"/>
    <w:rPr>
      <w:color w:val="000000"/>
    </w:rPr>
  </w:style>
  <w:style w:type="paragraph" w:styleId="af2">
    <w:name w:val="Body Text Indent"/>
    <w:basedOn w:val="a1"/>
    <w:link w:val="af3"/>
    <w:rsid w:val="008702C7"/>
    <w:pPr>
      <w:spacing w:after="120"/>
      <w:ind w:left="283"/>
    </w:pPr>
  </w:style>
  <w:style w:type="character" w:customStyle="1" w:styleId="af3">
    <w:name w:val="正文文本缩进 字符"/>
    <w:link w:val="af2"/>
    <w:rsid w:val="008702C7"/>
    <w:rPr>
      <w:color w:val="000000"/>
    </w:rPr>
  </w:style>
  <w:style w:type="paragraph" w:styleId="24">
    <w:name w:val="Body Text First Indent 2"/>
    <w:basedOn w:val="af2"/>
    <w:link w:val="25"/>
    <w:rsid w:val="008702C7"/>
    <w:pPr>
      <w:ind w:firstLine="210"/>
    </w:pPr>
  </w:style>
  <w:style w:type="character" w:customStyle="1" w:styleId="25">
    <w:name w:val="正文文本首行缩进 2 字符"/>
    <w:link w:val="24"/>
    <w:rsid w:val="008702C7"/>
    <w:rPr>
      <w:color w:val="000000"/>
    </w:rPr>
  </w:style>
  <w:style w:type="paragraph" w:styleId="26">
    <w:name w:val="Body Text Indent 2"/>
    <w:basedOn w:val="a1"/>
    <w:link w:val="27"/>
    <w:rsid w:val="008702C7"/>
    <w:pPr>
      <w:spacing w:after="120" w:line="480" w:lineRule="auto"/>
      <w:ind w:left="283"/>
    </w:pPr>
  </w:style>
  <w:style w:type="character" w:customStyle="1" w:styleId="27">
    <w:name w:val="正文文本缩进 2 字符"/>
    <w:link w:val="26"/>
    <w:rsid w:val="008702C7"/>
    <w:rPr>
      <w:color w:val="000000"/>
    </w:rPr>
  </w:style>
  <w:style w:type="paragraph" w:styleId="34">
    <w:name w:val="Body Text Indent 3"/>
    <w:basedOn w:val="a1"/>
    <w:link w:val="35"/>
    <w:rsid w:val="008702C7"/>
    <w:pPr>
      <w:spacing w:after="120"/>
      <w:ind w:left="283"/>
    </w:pPr>
    <w:rPr>
      <w:sz w:val="16"/>
      <w:szCs w:val="16"/>
    </w:rPr>
  </w:style>
  <w:style w:type="character" w:customStyle="1" w:styleId="35">
    <w:name w:val="正文文本缩进 3 字符"/>
    <w:link w:val="34"/>
    <w:rsid w:val="008702C7"/>
    <w:rPr>
      <w:color w:val="000000"/>
      <w:sz w:val="16"/>
      <w:szCs w:val="16"/>
    </w:rPr>
  </w:style>
  <w:style w:type="paragraph" w:styleId="af4">
    <w:name w:val="caption"/>
    <w:basedOn w:val="a1"/>
    <w:next w:val="a1"/>
    <w:semiHidden/>
    <w:unhideWhenUsed/>
    <w:qFormat/>
    <w:rsid w:val="008702C7"/>
    <w:rPr>
      <w:b/>
      <w:bCs/>
    </w:rPr>
  </w:style>
  <w:style w:type="paragraph" w:styleId="af5">
    <w:name w:val="Closing"/>
    <w:basedOn w:val="a1"/>
    <w:link w:val="af6"/>
    <w:rsid w:val="008702C7"/>
    <w:pPr>
      <w:ind w:left="4252"/>
    </w:pPr>
  </w:style>
  <w:style w:type="character" w:customStyle="1" w:styleId="af6">
    <w:name w:val="结束语 字符"/>
    <w:link w:val="af5"/>
    <w:rsid w:val="008702C7"/>
    <w:rPr>
      <w:color w:val="000000"/>
    </w:rPr>
  </w:style>
  <w:style w:type="paragraph" w:styleId="af7">
    <w:name w:val="annotation text"/>
    <w:basedOn w:val="a1"/>
    <w:link w:val="af8"/>
    <w:qFormat/>
    <w:rsid w:val="008702C7"/>
  </w:style>
  <w:style w:type="character" w:customStyle="1" w:styleId="af8">
    <w:name w:val="批注文字 字符"/>
    <w:link w:val="af7"/>
    <w:qFormat/>
    <w:rsid w:val="008702C7"/>
    <w:rPr>
      <w:color w:val="000000"/>
    </w:rPr>
  </w:style>
  <w:style w:type="paragraph" w:styleId="af9">
    <w:name w:val="annotation subject"/>
    <w:basedOn w:val="af7"/>
    <w:next w:val="af7"/>
    <w:link w:val="afa"/>
    <w:rsid w:val="008702C7"/>
    <w:rPr>
      <w:b/>
      <w:bCs/>
    </w:rPr>
  </w:style>
  <w:style w:type="character" w:customStyle="1" w:styleId="afa">
    <w:name w:val="批注主题 字符"/>
    <w:link w:val="af9"/>
    <w:rsid w:val="008702C7"/>
    <w:rPr>
      <w:b/>
      <w:bCs/>
      <w:color w:val="000000"/>
    </w:rPr>
  </w:style>
  <w:style w:type="paragraph" w:styleId="afb">
    <w:name w:val="Date"/>
    <w:basedOn w:val="a1"/>
    <w:next w:val="a1"/>
    <w:link w:val="afc"/>
    <w:rsid w:val="008702C7"/>
  </w:style>
  <w:style w:type="character" w:customStyle="1" w:styleId="afc">
    <w:name w:val="日期 字符"/>
    <w:link w:val="afb"/>
    <w:rsid w:val="008702C7"/>
    <w:rPr>
      <w:color w:val="000000"/>
    </w:rPr>
  </w:style>
  <w:style w:type="paragraph" w:styleId="afd">
    <w:name w:val="E-mail Signature"/>
    <w:basedOn w:val="a1"/>
    <w:link w:val="afe"/>
    <w:rsid w:val="008702C7"/>
  </w:style>
  <w:style w:type="character" w:customStyle="1" w:styleId="afe">
    <w:name w:val="电子邮件签名 字符"/>
    <w:link w:val="afd"/>
    <w:rsid w:val="008702C7"/>
    <w:rPr>
      <w:color w:val="000000"/>
    </w:rPr>
  </w:style>
  <w:style w:type="paragraph" w:styleId="aff">
    <w:name w:val="endnote text"/>
    <w:basedOn w:val="a1"/>
    <w:link w:val="aff0"/>
    <w:rsid w:val="008702C7"/>
  </w:style>
  <w:style w:type="character" w:customStyle="1" w:styleId="aff0">
    <w:name w:val="尾注文本 字符"/>
    <w:link w:val="aff"/>
    <w:rsid w:val="008702C7"/>
    <w:rPr>
      <w:color w:val="000000"/>
    </w:rPr>
  </w:style>
  <w:style w:type="paragraph" w:styleId="aff1">
    <w:name w:val="envelope address"/>
    <w:basedOn w:val="a1"/>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aff2">
    <w:name w:val="envelope return"/>
    <w:basedOn w:val="a1"/>
    <w:rsid w:val="008702C7"/>
    <w:rPr>
      <w:rFonts w:ascii="Calibri Light" w:eastAsia="Yu Gothic Light" w:hAnsi="Calibri Light"/>
    </w:rPr>
  </w:style>
  <w:style w:type="paragraph" w:styleId="aff3">
    <w:name w:val="footnote text"/>
    <w:basedOn w:val="a1"/>
    <w:link w:val="aff4"/>
    <w:rsid w:val="008702C7"/>
  </w:style>
  <w:style w:type="character" w:customStyle="1" w:styleId="aff4">
    <w:name w:val="脚注文本 字符"/>
    <w:link w:val="aff3"/>
    <w:rsid w:val="008702C7"/>
    <w:rPr>
      <w:color w:val="000000"/>
    </w:rPr>
  </w:style>
  <w:style w:type="paragraph" w:styleId="HTML">
    <w:name w:val="HTML Address"/>
    <w:basedOn w:val="a1"/>
    <w:link w:val="HTML0"/>
    <w:rsid w:val="008702C7"/>
    <w:rPr>
      <w:i/>
      <w:iCs/>
    </w:rPr>
  </w:style>
  <w:style w:type="character" w:customStyle="1" w:styleId="HTML0">
    <w:name w:val="HTML 地址 字符"/>
    <w:link w:val="HTML"/>
    <w:rsid w:val="008702C7"/>
    <w:rPr>
      <w:i/>
      <w:iCs/>
      <w:color w:val="000000"/>
    </w:rPr>
  </w:style>
  <w:style w:type="paragraph" w:styleId="HTML1">
    <w:name w:val="HTML Preformatted"/>
    <w:basedOn w:val="a1"/>
    <w:link w:val="HTML2"/>
    <w:rsid w:val="008702C7"/>
    <w:rPr>
      <w:rFonts w:ascii="Courier New" w:hAnsi="Courier New" w:cs="Courier New"/>
    </w:rPr>
  </w:style>
  <w:style w:type="character" w:customStyle="1" w:styleId="HTML2">
    <w:name w:val="HTML 预设格式 字符"/>
    <w:link w:val="HTML1"/>
    <w:rsid w:val="008702C7"/>
    <w:rPr>
      <w:rFonts w:ascii="Courier New" w:hAnsi="Courier New" w:cs="Courier New"/>
      <w:color w:val="000000"/>
    </w:rPr>
  </w:style>
  <w:style w:type="paragraph" w:styleId="10">
    <w:name w:val="index 1"/>
    <w:basedOn w:val="a1"/>
    <w:next w:val="a1"/>
    <w:rsid w:val="008702C7"/>
    <w:pPr>
      <w:ind w:left="200" w:hanging="200"/>
    </w:pPr>
  </w:style>
  <w:style w:type="paragraph" w:styleId="28">
    <w:name w:val="index 2"/>
    <w:basedOn w:val="a1"/>
    <w:next w:val="a1"/>
    <w:rsid w:val="008702C7"/>
    <w:pPr>
      <w:ind w:left="400" w:hanging="200"/>
    </w:pPr>
  </w:style>
  <w:style w:type="paragraph" w:styleId="36">
    <w:name w:val="index 3"/>
    <w:basedOn w:val="a1"/>
    <w:next w:val="a1"/>
    <w:rsid w:val="008702C7"/>
    <w:pPr>
      <w:ind w:left="600" w:hanging="200"/>
    </w:pPr>
  </w:style>
  <w:style w:type="paragraph" w:styleId="42">
    <w:name w:val="index 4"/>
    <w:basedOn w:val="a1"/>
    <w:next w:val="a1"/>
    <w:rsid w:val="008702C7"/>
    <w:pPr>
      <w:ind w:left="800" w:hanging="200"/>
    </w:pPr>
  </w:style>
  <w:style w:type="paragraph" w:styleId="52">
    <w:name w:val="index 5"/>
    <w:basedOn w:val="a1"/>
    <w:next w:val="a1"/>
    <w:rsid w:val="008702C7"/>
    <w:pPr>
      <w:ind w:left="1000" w:hanging="200"/>
    </w:pPr>
  </w:style>
  <w:style w:type="paragraph" w:styleId="60">
    <w:name w:val="index 6"/>
    <w:basedOn w:val="a1"/>
    <w:next w:val="a1"/>
    <w:rsid w:val="008702C7"/>
    <w:pPr>
      <w:ind w:left="1200" w:hanging="200"/>
    </w:pPr>
  </w:style>
  <w:style w:type="paragraph" w:styleId="70">
    <w:name w:val="index 7"/>
    <w:basedOn w:val="a1"/>
    <w:next w:val="a1"/>
    <w:rsid w:val="008702C7"/>
    <w:pPr>
      <w:ind w:left="1400" w:hanging="200"/>
    </w:pPr>
  </w:style>
  <w:style w:type="paragraph" w:styleId="80">
    <w:name w:val="index 8"/>
    <w:basedOn w:val="a1"/>
    <w:next w:val="a1"/>
    <w:rsid w:val="008702C7"/>
    <w:pPr>
      <w:ind w:left="1600" w:hanging="200"/>
    </w:pPr>
  </w:style>
  <w:style w:type="paragraph" w:styleId="90">
    <w:name w:val="index 9"/>
    <w:basedOn w:val="a1"/>
    <w:next w:val="a1"/>
    <w:rsid w:val="008702C7"/>
    <w:pPr>
      <w:ind w:left="1800" w:hanging="200"/>
    </w:pPr>
  </w:style>
  <w:style w:type="paragraph" w:styleId="aff5">
    <w:name w:val="index heading"/>
    <w:basedOn w:val="a1"/>
    <w:next w:val="10"/>
    <w:rsid w:val="008702C7"/>
    <w:rPr>
      <w:rFonts w:ascii="Calibri Light" w:eastAsia="Yu Gothic Light" w:hAnsi="Calibri Light"/>
      <w:b/>
      <w:bCs/>
    </w:rPr>
  </w:style>
  <w:style w:type="paragraph" w:styleId="aff6">
    <w:name w:val="Intense Quote"/>
    <w:basedOn w:val="a1"/>
    <w:next w:val="a1"/>
    <w:link w:val="aff7"/>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aff7">
    <w:name w:val="明显引用 字符"/>
    <w:link w:val="aff6"/>
    <w:uiPriority w:val="30"/>
    <w:rsid w:val="008702C7"/>
    <w:rPr>
      <w:i/>
      <w:iCs/>
      <w:color w:val="4472C4"/>
    </w:rPr>
  </w:style>
  <w:style w:type="paragraph" w:styleId="aff8">
    <w:name w:val="List"/>
    <w:basedOn w:val="a1"/>
    <w:rsid w:val="008702C7"/>
    <w:pPr>
      <w:ind w:left="283" w:hanging="283"/>
      <w:contextualSpacing/>
    </w:pPr>
  </w:style>
  <w:style w:type="paragraph" w:styleId="29">
    <w:name w:val="List 2"/>
    <w:basedOn w:val="a1"/>
    <w:rsid w:val="008702C7"/>
    <w:pPr>
      <w:ind w:left="566" w:hanging="283"/>
      <w:contextualSpacing/>
    </w:pPr>
  </w:style>
  <w:style w:type="paragraph" w:styleId="37">
    <w:name w:val="List 3"/>
    <w:basedOn w:val="a1"/>
    <w:rsid w:val="008702C7"/>
    <w:pPr>
      <w:ind w:left="849" w:hanging="283"/>
      <w:contextualSpacing/>
    </w:pPr>
  </w:style>
  <w:style w:type="paragraph" w:styleId="43">
    <w:name w:val="List 4"/>
    <w:basedOn w:val="a1"/>
    <w:rsid w:val="008702C7"/>
    <w:pPr>
      <w:ind w:left="1132" w:hanging="283"/>
      <w:contextualSpacing/>
    </w:pPr>
  </w:style>
  <w:style w:type="paragraph" w:styleId="53">
    <w:name w:val="List 5"/>
    <w:basedOn w:val="a1"/>
    <w:rsid w:val="008702C7"/>
    <w:pPr>
      <w:ind w:left="1415" w:hanging="283"/>
      <w:contextualSpacing/>
    </w:pPr>
  </w:style>
  <w:style w:type="paragraph" w:styleId="a0">
    <w:name w:val="List Bullet"/>
    <w:basedOn w:val="a1"/>
    <w:rsid w:val="008702C7"/>
    <w:pPr>
      <w:numPr>
        <w:numId w:val="15"/>
      </w:numPr>
      <w:contextualSpacing/>
    </w:pPr>
  </w:style>
  <w:style w:type="paragraph" w:styleId="20">
    <w:name w:val="List Bullet 2"/>
    <w:basedOn w:val="a1"/>
    <w:rsid w:val="008702C7"/>
    <w:pPr>
      <w:numPr>
        <w:numId w:val="16"/>
      </w:numPr>
      <w:contextualSpacing/>
    </w:pPr>
  </w:style>
  <w:style w:type="paragraph" w:styleId="30">
    <w:name w:val="List Bullet 3"/>
    <w:basedOn w:val="a1"/>
    <w:rsid w:val="008702C7"/>
    <w:pPr>
      <w:numPr>
        <w:numId w:val="17"/>
      </w:numPr>
      <w:contextualSpacing/>
    </w:pPr>
  </w:style>
  <w:style w:type="paragraph" w:styleId="40">
    <w:name w:val="List Bullet 4"/>
    <w:basedOn w:val="a1"/>
    <w:rsid w:val="008702C7"/>
    <w:pPr>
      <w:numPr>
        <w:numId w:val="18"/>
      </w:numPr>
      <w:contextualSpacing/>
    </w:pPr>
  </w:style>
  <w:style w:type="paragraph" w:styleId="50">
    <w:name w:val="List Bullet 5"/>
    <w:basedOn w:val="a1"/>
    <w:rsid w:val="008702C7"/>
    <w:pPr>
      <w:numPr>
        <w:numId w:val="19"/>
      </w:numPr>
      <w:contextualSpacing/>
    </w:pPr>
  </w:style>
  <w:style w:type="paragraph" w:styleId="aff9">
    <w:name w:val="List Continue"/>
    <w:basedOn w:val="a1"/>
    <w:rsid w:val="008702C7"/>
    <w:pPr>
      <w:spacing w:after="120"/>
      <w:ind w:left="283"/>
      <w:contextualSpacing/>
    </w:pPr>
  </w:style>
  <w:style w:type="paragraph" w:styleId="2a">
    <w:name w:val="List Continue 2"/>
    <w:basedOn w:val="a1"/>
    <w:rsid w:val="008702C7"/>
    <w:pPr>
      <w:spacing w:after="120"/>
      <w:ind w:left="566"/>
      <w:contextualSpacing/>
    </w:pPr>
  </w:style>
  <w:style w:type="paragraph" w:styleId="38">
    <w:name w:val="List Continue 3"/>
    <w:basedOn w:val="a1"/>
    <w:rsid w:val="008702C7"/>
    <w:pPr>
      <w:spacing w:after="120"/>
      <w:ind w:left="849"/>
      <w:contextualSpacing/>
    </w:pPr>
  </w:style>
  <w:style w:type="paragraph" w:styleId="44">
    <w:name w:val="List Continue 4"/>
    <w:basedOn w:val="a1"/>
    <w:rsid w:val="008702C7"/>
    <w:pPr>
      <w:spacing w:after="120"/>
      <w:ind w:left="1132"/>
      <w:contextualSpacing/>
    </w:pPr>
  </w:style>
  <w:style w:type="paragraph" w:styleId="54">
    <w:name w:val="List Continue 5"/>
    <w:basedOn w:val="a1"/>
    <w:rsid w:val="008702C7"/>
    <w:pPr>
      <w:spacing w:after="120"/>
      <w:ind w:left="1415"/>
      <w:contextualSpacing/>
    </w:pPr>
  </w:style>
  <w:style w:type="paragraph" w:styleId="a">
    <w:name w:val="List Number"/>
    <w:basedOn w:val="a1"/>
    <w:rsid w:val="008702C7"/>
    <w:pPr>
      <w:numPr>
        <w:numId w:val="20"/>
      </w:numPr>
      <w:contextualSpacing/>
    </w:pPr>
  </w:style>
  <w:style w:type="paragraph" w:styleId="2">
    <w:name w:val="List Number 2"/>
    <w:basedOn w:val="a1"/>
    <w:rsid w:val="008702C7"/>
    <w:pPr>
      <w:numPr>
        <w:numId w:val="21"/>
      </w:numPr>
      <w:contextualSpacing/>
    </w:pPr>
  </w:style>
  <w:style w:type="paragraph" w:styleId="3">
    <w:name w:val="List Number 3"/>
    <w:basedOn w:val="a1"/>
    <w:rsid w:val="008702C7"/>
    <w:pPr>
      <w:numPr>
        <w:numId w:val="22"/>
      </w:numPr>
      <w:contextualSpacing/>
    </w:pPr>
  </w:style>
  <w:style w:type="paragraph" w:styleId="4">
    <w:name w:val="List Number 4"/>
    <w:basedOn w:val="a1"/>
    <w:rsid w:val="008702C7"/>
    <w:pPr>
      <w:numPr>
        <w:numId w:val="23"/>
      </w:numPr>
      <w:contextualSpacing/>
    </w:pPr>
  </w:style>
  <w:style w:type="paragraph" w:styleId="5">
    <w:name w:val="List Number 5"/>
    <w:basedOn w:val="a1"/>
    <w:rsid w:val="008702C7"/>
    <w:pPr>
      <w:numPr>
        <w:numId w:val="24"/>
      </w:numPr>
      <w:contextualSpacing/>
    </w:pPr>
  </w:style>
  <w:style w:type="paragraph" w:styleId="affa">
    <w:name w:val="List Paragraph"/>
    <w:basedOn w:val="a1"/>
    <w:uiPriority w:val="34"/>
    <w:qFormat/>
    <w:rsid w:val="008702C7"/>
    <w:pPr>
      <w:ind w:left="720"/>
    </w:pPr>
  </w:style>
  <w:style w:type="paragraph" w:styleId="affb">
    <w:name w:val="macro"/>
    <w:link w:val="affc"/>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affc">
    <w:name w:val="宏文本 字符"/>
    <w:link w:val="affb"/>
    <w:rsid w:val="008702C7"/>
    <w:rPr>
      <w:rFonts w:ascii="Courier New" w:hAnsi="Courier New" w:cs="Courier New"/>
      <w:color w:val="000000"/>
    </w:rPr>
  </w:style>
  <w:style w:type="paragraph" w:styleId="affd">
    <w:name w:val="Message Header"/>
    <w:basedOn w:val="a1"/>
    <w:link w:val="affe"/>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e">
    <w:name w:val="信息标题 字符"/>
    <w:link w:val="affd"/>
    <w:rsid w:val="008702C7"/>
    <w:rPr>
      <w:rFonts w:ascii="Calibri Light" w:eastAsia="Yu Gothic Light" w:hAnsi="Calibri Light" w:cs="Times New Roman"/>
      <w:color w:val="000000"/>
      <w:sz w:val="24"/>
      <w:szCs w:val="24"/>
      <w:shd w:val="pct20" w:color="auto" w:fill="auto"/>
    </w:rPr>
  </w:style>
  <w:style w:type="paragraph" w:styleId="afff">
    <w:name w:val="No Spacing"/>
    <w:uiPriority w:val="1"/>
    <w:qFormat/>
    <w:rsid w:val="008702C7"/>
    <w:pPr>
      <w:overflowPunct w:val="0"/>
      <w:autoSpaceDE w:val="0"/>
      <w:autoSpaceDN w:val="0"/>
      <w:adjustRightInd w:val="0"/>
      <w:textAlignment w:val="baseline"/>
    </w:pPr>
    <w:rPr>
      <w:color w:val="000000"/>
      <w:lang w:val="en-GB" w:eastAsia="ja-JP"/>
    </w:rPr>
  </w:style>
  <w:style w:type="paragraph" w:styleId="afff0">
    <w:name w:val="Normal (Web)"/>
    <w:basedOn w:val="a1"/>
    <w:rsid w:val="008702C7"/>
    <w:rPr>
      <w:sz w:val="24"/>
      <w:szCs w:val="24"/>
    </w:rPr>
  </w:style>
  <w:style w:type="paragraph" w:styleId="afff1">
    <w:name w:val="Normal Indent"/>
    <w:basedOn w:val="a1"/>
    <w:rsid w:val="008702C7"/>
    <w:pPr>
      <w:ind w:left="720"/>
    </w:pPr>
  </w:style>
  <w:style w:type="paragraph" w:styleId="afff2">
    <w:name w:val="Note Heading"/>
    <w:basedOn w:val="a1"/>
    <w:next w:val="a1"/>
    <w:link w:val="afff3"/>
    <w:rsid w:val="008702C7"/>
  </w:style>
  <w:style w:type="character" w:customStyle="1" w:styleId="afff3">
    <w:name w:val="注释标题 字符"/>
    <w:link w:val="afff2"/>
    <w:rsid w:val="008702C7"/>
    <w:rPr>
      <w:color w:val="000000"/>
    </w:rPr>
  </w:style>
  <w:style w:type="paragraph" w:styleId="afff4">
    <w:name w:val="Plain Text"/>
    <w:basedOn w:val="a1"/>
    <w:link w:val="afff5"/>
    <w:rsid w:val="008702C7"/>
    <w:rPr>
      <w:rFonts w:ascii="Courier New" w:hAnsi="Courier New" w:cs="Courier New"/>
    </w:rPr>
  </w:style>
  <w:style w:type="character" w:customStyle="1" w:styleId="afff5">
    <w:name w:val="纯文本 字符"/>
    <w:link w:val="afff4"/>
    <w:rsid w:val="008702C7"/>
    <w:rPr>
      <w:rFonts w:ascii="Courier New" w:hAnsi="Courier New" w:cs="Courier New"/>
      <w:color w:val="000000"/>
    </w:rPr>
  </w:style>
  <w:style w:type="paragraph" w:styleId="afff6">
    <w:name w:val="Quote"/>
    <w:basedOn w:val="a1"/>
    <w:next w:val="a1"/>
    <w:link w:val="afff7"/>
    <w:uiPriority w:val="29"/>
    <w:qFormat/>
    <w:rsid w:val="008702C7"/>
    <w:pPr>
      <w:spacing w:before="200" w:after="160"/>
      <w:ind w:left="864" w:right="864"/>
      <w:jc w:val="center"/>
    </w:pPr>
    <w:rPr>
      <w:i/>
      <w:iCs/>
      <w:color w:val="404040"/>
    </w:rPr>
  </w:style>
  <w:style w:type="character" w:customStyle="1" w:styleId="afff7">
    <w:name w:val="引用 字符"/>
    <w:link w:val="afff6"/>
    <w:uiPriority w:val="29"/>
    <w:rsid w:val="008702C7"/>
    <w:rPr>
      <w:i/>
      <w:iCs/>
      <w:color w:val="404040"/>
    </w:rPr>
  </w:style>
  <w:style w:type="paragraph" w:styleId="afff8">
    <w:name w:val="Salutation"/>
    <w:basedOn w:val="a1"/>
    <w:next w:val="a1"/>
    <w:link w:val="afff9"/>
    <w:rsid w:val="008702C7"/>
  </w:style>
  <w:style w:type="character" w:customStyle="1" w:styleId="afff9">
    <w:name w:val="称呼 字符"/>
    <w:link w:val="afff8"/>
    <w:rsid w:val="008702C7"/>
    <w:rPr>
      <w:color w:val="000000"/>
    </w:rPr>
  </w:style>
  <w:style w:type="paragraph" w:styleId="afffa">
    <w:name w:val="Signature"/>
    <w:basedOn w:val="a1"/>
    <w:link w:val="afffb"/>
    <w:rsid w:val="008702C7"/>
    <w:pPr>
      <w:ind w:left="4252"/>
    </w:pPr>
  </w:style>
  <w:style w:type="character" w:customStyle="1" w:styleId="afffb">
    <w:name w:val="签名 字符"/>
    <w:link w:val="afffa"/>
    <w:rsid w:val="008702C7"/>
    <w:rPr>
      <w:color w:val="000000"/>
    </w:rPr>
  </w:style>
  <w:style w:type="paragraph" w:styleId="afffc">
    <w:name w:val="Subtitle"/>
    <w:basedOn w:val="a1"/>
    <w:next w:val="a1"/>
    <w:link w:val="afffd"/>
    <w:qFormat/>
    <w:rsid w:val="008702C7"/>
    <w:pPr>
      <w:spacing w:after="60"/>
      <w:jc w:val="center"/>
      <w:outlineLvl w:val="1"/>
    </w:pPr>
    <w:rPr>
      <w:rFonts w:ascii="Calibri Light" w:eastAsia="Yu Gothic Light" w:hAnsi="Calibri Light"/>
      <w:sz w:val="24"/>
      <w:szCs w:val="24"/>
    </w:rPr>
  </w:style>
  <w:style w:type="character" w:customStyle="1" w:styleId="afffd">
    <w:name w:val="副标题 字符"/>
    <w:link w:val="afffc"/>
    <w:rsid w:val="008702C7"/>
    <w:rPr>
      <w:rFonts w:ascii="Calibri Light" w:eastAsia="Yu Gothic Light" w:hAnsi="Calibri Light" w:cs="Times New Roman"/>
      <w:color w:val="000000"/>
      <w:sz w:val="24"/>
      <w:szCs w:val="24"/>
    </w:rPr>
  </w:style>
  <w:style w:type="paragraph" w:styleId="afffe">
    <w:name w:val="table of authorities"/>
    <w:basedOn w:val="a1"/>
    <w:next w:val="a1"/>
    <w:rsid w:val="008702C7"/>
    <w:pPr>
      <w:ind w:left="200" w:hanging="200"/>
    </w:pPr>
  </w:style>
  <w:style w:type="paragraph" w:styleId="affff">
    <w:name w:val="table of figures"/>
    <w:basedOn w:val="a1"/>
    <w:next w:val="a1"/>
    <w:rsid w:val="008702C7"/>
  </w:style>
  <w:style w:type="paragraph" w:styleId="affff0">
    <w:name w:val="Title"/>
    <w:basedOn w:val="a1"/>
    <w:next w:val="a1"/>
    <w:link w:val="affff1"/>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link w:val="affff0"/>
    <w:rsid w:val="008702C7"/>
    <w:rPr>
      <w:rFonts w:ascii="Calibri Light" w:eastAsia="Yu Gothic Light" w:hAnsi="Calibri Light" w:cs="Times New Roman"/>
      <w:b/>
      <w:bCs/>
      <w:color w:val="000000"/>
      <w:kern w:val="28"/>
      <w:sz w:val="32"/>
      <w:szCs w:val="32"/>
    </w:rPr>
  </w:style>
  <w:style w:type="paragraph" w:styleId="affff2">
    <w:name w:val="toa heading"/>
    <w:basedOn w:val="a1"/>
    <w:next w:val="a1"/>
    <w:rsid w:val="008702C7"/>
    <w:pPr>
      <w:spacing w:before="120"/>
    </w:pPr>
    <w:rPr>
      <w:rFonts w:ascii="Calibri Light" w:eastAsia="Yu Gothic Light" w:hAnsi="Calibri Light"/>
      <w:b/>
      <w:bCs/>
      <w:sz w:val="24"/>
      <w:szCs w:val="24"/>
    </w:rPr>
  </w:style>
  <w:style w:type="paragraph" w:styleId="TOC">
    <w:name w:val="TOC Heading"/>
    <w:basedOn w:val="1"/>
    <w:next w:val="a1"/>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B1Char">
    <w:name w:val="B1 Char"/>
    <w:link w:val="B1"/>
    <w:qFormat/>
    <w:rsid w:val="00944162"/>
    <w:rPr>
      <w:color w:val="000000"/>
    </w:rPr>
  </w:style>
  <w:style w:type="character" w:styleId="affff3">
    <w:name w:val="annotation reference"/>
    <w:uiPriority w:val="99"/>
    <w:qFormat/>
    <w:rsid w:val="008047D0"/>
    <w:rPr>
      <w:sz w:val="16"/>
      <w:szCs w:val="16"/>
    </w:rPr>
  </w:style>
  <w:style w:type="character" w:customStyle="1" w:styleId="NOZchn">
    <w:name w:val="NO Zchn"/>
    <w:link w:val="NO"/>
    <w:qFormat/>
    <w:rsid w:val="00E96B9B"/>
    <w:rPr>
      <w:rFonts w:eastAsia="Times New Roman"/>
      <w:color w:val="000000"/>
      <w:lang w:val="en-GB" w:eastAsia="ja-JP"/>
    </w:rPr>
  </w:style>
  <w:style w:type="character" w:customStyle="1" w:styleId="B2Char">
    <w:name w:val="B2 Char"/>
    <w:link w:val="B2"/>
    <w:qFormat/>
    <w:locked/>
    <w:rsid w:val="00E96B9B"/>
    <w:rPr>
      <w:color w:val="000000"/>
      <w:lang w:val="en-GB" w:eastAsia="ja-JP"/>
    </w:rPr>
  </w:style>
  <w:style w:type="character" w:customStyle="1" w:styleId="B3Char2">
    <w:name w:val="B3 Char2"/>
    <w:link w:val="B3"/>
    <w:rsid w:val="00E96B9B"/>
    <w:rPr>
      <w:color w:val="000000"/>
      <w:lang w:val="en-GB" w:eastAsia="ja-JP"/>
    </w:rPr>
  </w:style>
  <w:style w:type="table" w:styleId="affff4">
    <w:name w:val="Table Grid"/>
    <w:basedOn w:val="a3"/>
    <w:rsid w:val="00DA09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3A6001"/>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D7ED82-96B5-41D0-B7C1-ED6FCBD23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10</Pages>
  <Words>4559</Words>
  <Characters>25988</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vivo-r2</cp:lastModifiedBy>
  <cp:revision>250</cp:revision>
  <cp:lastPrinted>2003-09-26T09:29:00Z</cp:lastPrinted>
  <dcterms:created xsi:type="dcterms:W3CDTF">2024-08-07T11:15:00Z</dcterms:created>
  <dcterms:modified xsi:type="dcterms:W3CDTF">2024-08-09T09:16:00Z</dcterms:modified>
</cp:coreProperties>
</file>